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2090C" w14:textId="468E6B1E" w:rsidR="00521CCB" w:rsidRDefault="00521CCB" w:rsidP="00521CCB">
      <w:pPr>
        <w:pStyle w:val="3GPPHeader"/>
        <w:spacing w:after="60"/>
        <w:jc w:val="both"/>
        <w:rPr>
          <w:rFonts w:cs="Arial"/>
          <w:sz w:val="32"/>
          <w:szCs w:val="32"/>
        </w:rPr>
      </w:pPr>
      <w:bookmarkStart w:id="0" w:name="_Hlk487029736"/>
      <w:bookmarkEnd w:id="0"/>
      <w:r>
        <w:rPr>
          <w:rFonts w:cs="Arial"/>
        </w:rPr>
        <w:t>3GPP TSG-RAN WG4 Meeting #10</w:t>
      </w:r>
      <w:r w:rsidR="00184806">
        <w:rPr>
          <w:rFonts w:cs="Arial"/>
        </w:rPr>
        <w:t>8</w:t>
      </w:r>
      <w:r>
        <w:rPr>
          <w:rFonts w:cs="Arial"/>
        </w:rPr>
        <w:tab/>
      </w:r>
      <w:r>
        <w:rPr>
          <w:rFonts w:cs="Arial"/>
          <w:color w:val="000000" w:themeColor="text1"/>
          <w:szCs w:val="24"/>
        </w:rPr>
        <w:t>R4-23</w:t>
      </w:r>
      <w:r w:rsidR="00184806">
        <w:rPr>
          <w:rFonts w:cs="Arial"/>
          <w:color w:val="000000" w:themeColor="text1"/>
          <w:szCs w:val="24"/>
        </w:rPr>
        <w:t>1</w:t>
      </w:r>
      <w:r w:rsidR="0068642B" w:rsidRPr="0068642B">
        <w:rPr>
          <w:rFonts w:cs="Arial"/>
          <w:bCs/>
          <w:color w:val="000000" w:themeColor="text1"/>
          <w:szCs w:val="24"/>
          <w:lang w:val="en-GB"/>
        </w:rPr>
        <w:t>3838</w:t>
      </w:r>
    </w:p>
    <w:p w14:paraId="5671E20E" w14:textId="422939E2" w:rsidR="00521CCB" w:rsidRDefault="00184806" w:rsidP="00521CCB">
      <w:pPr>
        <w:pStyle w:val="3GPPHeader"/>
        <w:jc w:val="both"/>
        <w:rPr>
          <w:rFonts w:cs="Arial"/>
        </w:rPr>
      </w:pPr>
      <w:bookmarkStart w:id="1" w:name="OLE_LINK3"/>
      <w:bookmarkStart w:id="2" w:name="OLE_LINK4"/>
      <w:r w:rsidRPr="00974772">
        <w:rPr>
          <w:rFonts w:cs="Arial"/>
          <w:lang w:val="en-GB"/>
        </w:rPr>
        <w:t>Toulouse, F</w:t>
      </w:r>
      <w:r>
        <w:rPr>
          <w:rFonts w:cs="Arial"/>
          <w:lang w:val="en-GB"/>
        </w:rPr>
        <w:t>rance</w:t>
      </w:r>
      <w:r w:rsidRPr="00323D1C">
        <w:rPr>
          <w:rFonts w:cs="Arial"/>
        </w:rPr>
        <w:t xml:space="preserve">, </w:t>
      </w:r>
      <w:r>
        <w:rPr>
          <w:rFonts w:cs="Arial"/>
        </w:rPr>
        <w:t>21</w:t>
      </w:r>
      <w:r w:rsidRPr="00974772">
        <w:rPr>
          <w:rFonts w:cs="Arial"/>
          <w:vertAlign w:val="superscript"/>
        </w:rPr>
        <w:t>st</w:t>
      </w:r>
      <w:r>
        <w:rPr>
          <w:rFonts w:cs="Arial"/>
        </w:rPr>
        <w:t xml:space="preserve"> </w:t>
      </w:r>
      <w:r w:rsidRPr="00974772">
        <w:rPr>
          <w:rFonts w:cs="Arial"/>
        </w:rPr>
        <w:t>Aug. – 2</w:t>
      </w:r>
      <w:r>
        <w:rPr>
          <w:rFonts w:cs="Arial"/>
        </w:rPr>
        <w:t>5</w:t>
      </w:r>
      <w:r w:rsidRPr="00974772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Pr="00974772">
        <w:rPr>
          <w:rFonts w:cs="Arial"/>
        </w:rPr>
        <w:t>Aug. 2023</w:t>
      </w:r>
    </w:p>
    <w:bookmarkEnd w:id="1"/>
    <w:bookmarkEnd w:id="2"/>
    <w:p w14:paraId="5A44F2F7" w14:textId="3D3AB386" w:rsidR="00323D1C" w:rsidRPr="00323D1C" w:rsidRDefault="00323D1C" w:rsidP="00323D1C">
      <w:pPr>
        <w:ind w:left="1985" w:hanging="1985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Agenda Item: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184806">
        <w:rPr>
          <w:rFonts w:ascii="Arial" w:eastAsia="SimSun" w:hAnsi="Arial" w:cs="Arial"/>
          <w:b/>
          <w:bCs/>
          <w:sz w:val="24"/>
          <w:szCs w:val="24"/>
          <w:lang w:eastAsia="en-US"/>
        </w:rPr>
        <w:t>8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>.2</w:t>
      </w:r>
      <w:r w:rsidR="00184806">
        <w:rPr>
          <w:rFonts w:ascii="Arial" w:eastAsia="SimSun" w:hAnsi="Arial" w:cs="Arial"/>
          <w:b/>
          <w:bCs/>
          <w:sz w:val="24"/>
          <w:szCs w:val="24"/>
          <w:lang w:eastAsia="en-US"/>
        </w:rPr>
        <w:t>5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>.2.2</w:t>
      </w:r>
    </w:p>
    <w:p w14:paraId="2229CF11" w14:textId="77777777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Source: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Charter Communications,</w:t>
      </w:r>
      <w:r w:rsidR="00666F37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323D1C">
        <w:rPr>
          <w:rFonts w:ascii="Arial" w:eastAsia="MS Mincho" w:hAnsi="Arial" w:cs="Arial"/>
          <w:b/>
          <w:sz w:val="24"/>
          <w:szCs w:val="24"/>
          <w:lang w:eastAsia="en-US"/>
        </w:rPr>
        <w:t>Inc.</w:t>
      </w:r>
    </w:p>
    <w:p w14:paraId="38F970C7" w14:textId="5EFCF51A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Title: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  <w:t xml:space="preserve">Discussion on 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collisions between gaps and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priority </w:t>
      </w:r>
      <w:r w:rsidR="00D9004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rules </w:t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of MUSIM </w:t>
      </w:r>
    </w:p>
    <w:p w14:paraId="54686592" w14:textId="6380413E" w:rsidR="00323D1C" w:rsidRPr="00323D1C" w:rsidRDefault="00323D1C" w:rsidP="00323D1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SimSun" w:hAnsi="Arial" w:cs="Arial"/>
          <w:b/>
          <w:bCs/>
          <w:sz w:val="24"/>
          <w:szCs w:val="24"/>
          <w:lang w:eastAsia="en-US"/>
        </w:rPr>
      </w:pP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>Document for: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ab/>
      </w:r>
      <w:r w:rsidR="005376E3">
        <w:rPr>
          <w:rFonts w:ascii="Arial" w:eastAsia="SimSun" w:hAnsi="Arial" w:cs="Arial"/>
          <w:b/>
          <w:bCs/>
          <w:sz w:val="24"/>
          <w:szCs w:val="24"/>
          <w:lang w:eastAsia="en-US"/>
        </w:rPr>
        <w:t>D</w:t>
      </w:r>
      <w:r w:rsidR="00521CCB">
        <w:rPr>
          <w:rFonts w:ascii="Arial" w:eastAsia="SimSun" w:hAnsi="Arial" w:cs="Arial"/>
          <w:b/>
          <w:bCs/>
          <w:sz w:val="24"/>
          <w:szCs w:val="24"/>
          <w:lang w:eastAsia="en-US"/>
        </w:rPr>
        <w:t>iscussion</w:t>
      </w:r>
      <w:r w:rsidRPr="00323D1C">
        <w:rPr>
          <w:rFonts w:ascii="Arial" w:eastAsia="SimSun" w:hAnsi="Arial" w:cs="Arial"/>
          <w:b/>
          <w:bCs/>
          <w:sz w:val="24"/>
          <w:szCs w:val="24"/>
          <w:lang w:eastAsia="en-US"/>
        </w:rPr>
        <w:t xml:space="preserve"> </w:t>
      </w:r>
    </w:p>
    <w:p w14:paraId="440D85BA" w14:textId="77777777" w:rsidR="009F3D16" w:rsidRPr="00A137D5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t xml:space="preserve"> </w:t>
      </w:r>
      <w:r w:rsidRPr="00A137D5">
        <w:rPr>
          <w:sz w:val="32"/>
        </w:rPr>
        <w:t>Introduction</w:t>
      </w:r>
    </w:p>
    <w:p w14:paraId="55D01BCB" w14:textId="3303DB7D" w:rsidR="00A652E7" w:rsidRPr="009F3D16" w:rsidRDefault="00323D1C" w:rsidP="00323D1C">
      <w:pPr>
        <w:rPr>
          <w:rFonts w:eastAsiaTheme="minorEastAsia"/>
          <w:lang w:val="en-US" w:eastAsia="zh-CN"/>
        </w:rPr>
      </w:pPr>
      <w:r w:rsidRPr="009F3D16">
        <w:rPr>
          <w:rFonts w:eastAsiaTheme="minorEastAsia"/>
          <w:lang w:val="en-US" w:eastAsia="zh-CN"/>
        </w:rPr>
        <w:t>In RAN4</w:t>
      </w:r>
      <w:r w:rsidR="005376E3">
        <w:rPr>
          <w:rFonts w:eastAsiaTheme="minorEastAsia"/>
          <w:lang w:val="en-US" w:eastAsia="zh-CN"/>
        </w:rPr>
        <w:t xml:space="preserve"> #10</w:t>
      </w:r>
      <w:r w:rsidR="00E9680E">
        <w:rPr>
          <w:rFonts w:eastAsiaTheme="minorEastAsia"/>
          <w:lang w:val="en-US" w:eastAsia="zh-CN"/>
        </w:rPr>
        <w:t>7</w:t>
      </w:r>
      <w:r w:rsidRPr="009F3D16">
        <w:rPr>
          <w:rFonts w:eastAsiaTheme="minorEastAsia"/>
          <w:lang w:val="en-US" w:eastAsia="zh-CN"/>
        </w:rPr>
        <w:t xml:space="preserve"> meeting, a </w:t>
      </w:r>
      <w:r w:rsidR="00B95550" w:rsidRPr="00B95550">
        <w:rPr>
          <w:rFonts w:eastAsiaTheme="minorEastAsia"/>
          <w:lang w:val="en-US" w:eastAsia="zh-CN"/>
        </w:rPr>
        <w:t xml:space="preserve">WF on NR Dual Tx/Rx Multi-SIM </w:t>
      </w:r>
      <w:r w:rsidR="005376E3" w:rsidRPr="005376E3">
        <w:rPr>
          <w:lang w:eastAsia="zh-TW"/>
        </w:rPr>
        <w:t>gaps</w:t>
      </w:r>
      <w:r w:rsidR="005376E3" w:rsidRPr="009F3D16">
        <w:rPr>
          <w:rFonts w:eastAsiaTheme="minorEastAsia"/>
          <w:lang w:val="en-US" w:eastAsia="zh-CN"/>
        </w:rPr>
        <w:t xml:space="preserve"> </w:t>
      </w:r>
      <w:r w:rsidR="005376E3">
        <w:rPr>
          <w:rFonts w:eastAsiaTheme="minorEastAsia"/>
          <w:lang w:val="en-US" w:eastAsia="zh-CN"/>
        </w:rPr>
        <w:t xml:space="preserve">was agreed </w:t>
      </w:r>
      <w:r w:rsidRPr="009F3D16">
        <w:rPr>
          <w:rFonts w:eastAsiaTheme="minorEastAsia"/>
          <w:lang w:val="en-US" w:eastAsia="zh-CN"/>
        </w:rPr>
        <w:t>[1].</w:t>
      </w:r>
      <w:r w:rsidR="004E45B0">
        <w:rPr>
          <w:rFonts w:eastAsiaTheme="minorEastAsia"/>
          <w:lang w:val="en-US" w:eastAsia="zh-CN"/>
        </w:rPr>
        <w:t xml:space="preserve"> Some </w:t>
      </w:r>
      <w:r w:rsidR="00EE2E92">
        <w:rPr>
          <w:rFonts w:eastAsiaTheme="minorEastAsia"/>
          <w:lang w:val="en-US" w:eastAsia="zh-CN"/>
        </w:rPr>
        <w:t>i</w:t>
      </w:r>
      <w:r w:rsidR="004E45B0">
        <w:rPr>
          <w:rFonts w:eastAsiaTheme="minorEastAsia"/>
          <w:lang w:val="en-US" w:eastAsia="zh-CN"/>
        </w:rPr>
        <w:t xml:space="preserve">ssues were discussed and some agreements were made to follow up on. We have got </w:t>
      </w:r>
      <w:r w:rsidR="00F70718">
        <w:rPr>
          <w:rFonts w:eastAsiaTheme="minorEastAsia"/>
          <w:lang w:val="en-US" w:eastAsia="zh-CN"/>
        </w:rPr>
        <w:t>a few</w:t>
      </w:r>
      <w:r w:rsidR="004E45B0">
        <w:rPr>
          <w:rFonts w:eastAsiaTheme="minorEastAsia"/>
          <w:lang w:val="en-US" w:eastAsia="zh-CN"/>
        </w:rPr>
        <w:t xml:space="preserve"> issues below that we would like to elaborate more on and </w:t>
      </w:r>
      <w:r w:rsidR="00E9680E">
        <w:rPr>
          <w:rFonts w:eastAsiaTheme="minorEastAsia"/>
          <w:lang w:val="en-US" w:eastAsia="zh-CN"/>
        </w:rPr>
        <w:t>show our support to</w:t>
      </w:r>
      <w:r w:rsidR="004E45B0">
        <w:rPr>
          <w:rFonts w:eastAsiaTheme="minorEastAsia"/>
          <w:lang w:val="en-US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376E3" w:rsidRPr="005376E3" w14:paraId="1E7F20FB" w14:textId="77777777" w:rsidTr="00BB1617">
        <w:trPr>
          <w:trHeight w:val="890"/>
        </w:trPr>
        <w:tc>
          <w:tcPr>
            <w:tcW w:w="9350" w:type="dxa"/>
          </w:tcPr>
          <w:p w14:paraId="2E8E13EB" w14:textId="77777777" w:rsidR="00184806" w:rsidRDefault="00184806" w:rsidP="00184806">
            <w:pPr>
              <w:spacing w:before="120"/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Issue 1-1-3: Mandatory MUSIM gap patterns</w:t>
            </w:r>
          </w:p>
          <w:p w14:paraId="1B9EF571" w14:textId="77777777" w:rsidR="00184806" w:rsidRDefault="00184806" w:rsidP="00184806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Proposals </w:t>
            </w:r>
          </w:p>
          <w:p w14:paraId="3C3AA613" w14:textId="77777777" w:rsidR="00184806" w:rsidRDefault="00184806" w:rsidP="00184806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P1: No need to discuss further whether to introduce mandatory MUSIM gap patterns (Apple oppo Huawei Nokia Qualcomm MTK)</w:t>
            </w:r>
          </w:p>
          <w:p w14:paraId="3101FF52" w14:textId="77777777" w:rsidR="00184806" w:rsidRDefault="00184806" w:rsidP="00184806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P2: RAN4 to define the mandatory MUSIM gap patterns (CMCC Ericsson Nokia)</w:t>
            </w:r>
          </w:p>
          <w:p w14:paraId="34ACAD27" w14:textId="77777777" w:rsidR="00184806" w:rsidRPr="00750999" w:rsidRDefault="00184806" w:rsidP="00184806">
            <w:pPr>
              <w:pStyle w:val="ListParagraph"/>
              <w:numPr>
                <w:ilvl w:val="1"/>
                <w:numId w:val="6"/>
              </w:numPr>
              <w:spacing w:after="120"/>
              <w:ind w:left="1440" w:firstLineChars="0"/>
              <w:rPr>
                <w:color w:val="000000" w:themeColor="text1"/>
                <w:szCs w:val="24"/>
                <w:lang w:eastAsia="zh-CN"/>
              </w:rPr>
            </w:pPr>
            <w:r w:rsidRPr="008054D2">
              <w:rPr>
                <w:color w:val="000000" w:themeColor="text1"/>
                <w:szCs w:val="24"/>
                <w:lang w:eastAsia="zh-CN"/>
              </w:rPr>
              <w:t xml:space="preserve">P3: </w:t>
            </w:r>
            <w:r>
              <w:rPr>
                <w:color w:val="000000" w:themeColor="text1"/>
                <w:szCs w:val="24"/>
                <w:lang w:eastAsia="zh-CN"/>
              </w:rPr>
              <w:t>N</w:t>
            </w:r>
            <w:r w:rsidRPr="008054D2">
              <w:rPr>
                <w:bCs/>
              </w:rPr>
              <w:t>o more discussion if there is no consensus (vivo)</w:t>
            </w:r>
          </w:p>
          <w:p w14:paraId="5EB5FB4A" w14:textId="77777777" w:rsidR="00750999" w:rsidRDefault="00750999" w:rsidP="00750999">
            <w:pPr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Issue 2-1-5: Pr</w:t>
            </w:r>
            <w:r>
              <w:rPr>
                <w:b/>
                <w:color w:val="000000" w:themeColor="text1"/>
                <w:u w:val="single"/>
                <w:lang w:eastAsia="zh-CN"/>
              </w:rPr>
              <w:t>i</w:t>
            </w:r>
            <w:r>
              <w:rPr>
                <w:b/>
                <w:color w:val="000000" w:themeColor="text1"/>
                <w:u w:val="single"/>
              </w:rPr>
              <w:t xml:space="preserve">ority setting for </w:t>
            </w:r>
            <w:r>
              <w:rPr>
                <w:rFonts w:hint="eastAsia"/>
                <w:b/>
                <w:color w:val="000000" w:themeColor="text1"/>
                <w:u w:val="single"/>
                <w:lang w:eastAsia="zh-CN"/>
              </w:rPr>
              <w:t>ape</w:t>
            </w:r>
            <w:r>
              <w:rPr>
                <w:b/>
                <w:color w:val="000000" w:themeColor="text1"/>
                <w:u w:val="single"/>
              </w:rPr>
              <w:t xml:space="preserve">riodic MUSIM </w:t>
            </w:r>
            <w:proofErr w:type="gramStart"/>
            <w:r>
              <w:rPr>
                <w:b/>
                <w:color w:val="000000" w:themeColor="text1"/>
                <w:u w:val="single"/>
              </w:rPr>
              <w:t>gaps</w:t>
            </w:r>
            <w:proofErr w:type="gramEnd"/>
          </w:p>
          <w:p w14:paraId="067633BB" w14:textId="77777777" w:rsidR="00750999" w:rsidRDefault="00750999" w:rsidP="00750999">
            <w:pPr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eastAsia="ja-JP"/>
              </w:rPr>
              <w:t>Note: Option 1 and 2 are agreements from GTW at RAN4 106bis</w:t>
            </w:r>
          </w:p>
          <w:p w14:paraId="7FAB4B58" w14:textId="77777777" w:rsidR="00750999" w:rsidRDefault="00750999" w:rsidP="00750999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  <w:lang w:eastAsia="ja-JP"/>
              </w:rPr>
              <w:t xml:space="preserve">Option 1 (CMCC </w:t>
            </w:r>
            <w:proofErr w:type="spellStart"/>
            <w:r>
              <w:rPr>
                <w:color w:val="000000" w:themeColor="text1"/>
                <w:lang w:eastAsia="ja-JP"/>
              </w:rPr>
              <w:t>xiaomi</w:t>
            </w:r>
            <w:proofErr w:type="spellEnd"/>
            <w:r>
              <w:rPr>
                <w:color w:val="000000" w:themeColor="text1"/>
                <w:lang w:eastAsia="ja-JP"/>
              </w:rPr>
              <w:t xml:space="preserve"> Nokia Qualcomm vivo)</w:t>
            </w:r>
          </w:p>
          <w:p w14:paraId="69767AEF" w14:textId="77777777" w:rsidR="00750999" w:rsidRDefault="00750999" w:rsidP="00750999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</w:rPr>
              <w:t>The priority level of aperiodic MUSIM gap can be configured by NW A</w:t>
            </w:r>
          </w:p>
          <w:p w14:paraId="0157085B" w14:textId="77777777" w:rsidR="00750999" w:rsidRDefault="00750999" w:rsidP="00750999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</w:rPr>
              <w:t xml:space="preserve">If the priority level is not configured by NW </w:t>
            </w:r>
            <w:proofErr w:type="gramStart"/>
            <w:r>
              <w:rPr>
                <w:color w:val="000000" w:themeColor="text1"/>
              </w:rPr>
              <w:t>A</w:t>
            </w:r>
            <w:proofErr w:type="gramEnd"/>
            <w:r>
              <w:rPr>
                <w:color w:val="000000" w:themeColor="text1"/>
              </w:rPr>
              <w:t xml:space="preserve"> then the aperiodic MUSIM gap by default has the highest priority level </w:t>
            </w:r>
          </w:p>
          <w:p w14:paraId="02E84342" w14:textId="77777777" w:rsidR="00750999" w:rsidRDefault="00750999" w:rsidP="00750999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</w:rPr>
              <w:t>The aperiodic MUSIM gap priority level can be optionally requested by UE from NW A</w:t>
            </w:r>
          </w:p>
          <w:p w14:paraId="2368F74C" w14:textId="77777777" w:rsidR="00750999" w:rsidRDefault="00750999" w:rsidP="00750999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</w:rPr>
              <w:t xml:space="preserve">Option 2 (Apple ZTE oppo Huawei MTK): </w:t>
            </w:r>
          </w:p>
          <w:p w14:paraId="0CE3E60E" w14:textId="77777777" w:rsidR="00750999" w:rsidRDefault="00750999" w:rsidP="00750999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</w:rPr>
              <w:t>Aperiodic MUSIM gap by default has the highest priority level.</w:t>
            </w:r>
          </w:p>
          <w:p w14:paraId="1DFD5E33" w14:textId="77777777" w:rsidR="00750999" w:rsidRDefault="00750999" w:rsidP="00750999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lang w:eastAsia="ja-JP"/>
              </w:rPr>
            </w:pPr>
            <w:r>
              <w:rPr>
                <w:color w:val="000000" w:themeColor="text1"/>
              </w:rPr>
              <w:t xml:space="preserve">The gap priority level is not explicitly configured by the </w:t>
            </w:r>
            <w:proofErr w:type="gramStart"/>
            <w:r>
              <w:rPr>
                <w:color w:val="000000" w:themeColor="text1"/>
              </w:rPr>
              <w:t>NW</w:t>
            </w:r>
            <w:proofErr w:type="gramEnd"/>
          </w:p>
          <w:p w14:paraId="1C1381B7" w14:textId="77777777" w:rsidR="00750999" w:rsidRDefault="00750999" w:rsidP="00750999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</w:rPr>
            </w:pPr>
            <w:r w:rsidRPr="00853905">
              <w:rPr>
                <w:color w:val="000000" w:themeColor="text1"/>
              </w:rPr>
              <w:t>Option 3: The aperiodic MUSIM gap by default has the highest priority level. The priority level of aperiodic MUSIM gap can be configured by NW A</w:t>
            </w:r>
            <w:r>
              <w:rPr>
                <w:color w:val="000000" w:themeColor="text1"/>
              </w:rPr>
              <w:t xml:space="preserve"> (Ericsson)</w:t>
            </w:r>
          </w:p>
          <w:p w14:paraId="336407A2" w14:textId="77777777" w:rsidR="00750999" w:rsidRDefault="00750999" w:rsidP="00750999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Recommendations:</w:t>
            </w:r>
            <w:r>
              <w:rPr>
                <w:color w:val="000000" w:themeColor="text1"/>
                <w:szCs w:val="24"/>
                <w:lang w:eastAsia="zh-CN"/>
              </w:rPr>
              <w:t xml:space="preserve"> Option 1 and 2 are agreements from RAN4 106bis. Suggest to </w:t>
            </w:r>
            <w:proofErr w:type="gramStart"/>
            <w:r>
              <w:rPr>
                <w:color w:val="000000" w:themeColor="text1"/>
                <w:szCs w:val="24"/>
                <w:lang w:eastAsia="zh-CN"/>
              </w:rPr>
              <w:t>down-select</w:t>
            </w:r>
            <w:proofErr w:type="gramEnd"/>
            <w:r>
              <w:rPr>
                <w:color w:val="000000" w:themeColor="text1"/>
                <w:szCs w:val="24"/>
                <w:lang w:eastAsia="zh-CN"/>
              </w:rPr>
              <w:t xml:space="preserve"> from option 1 and 2. </w:t>
            </w:r>
          </w:p>
          <w:p w14:paraId="1F85B240" w14:textId="77777777" w:rsidR="00750999" w:rsidRDefault="00750999" w:rsidP="00750999">
            <w:pPr>
              <w:spacing w:after="120"/>
              <w:rPr>
                <w:rFonts w:eastAsiaTheme="minorEastAsia"/>
                <w:color w:val="000000" w:themeColor="text1"/>
                <w:lang w:eastAsia="zh-CN"/>
              </w:rPr>
            </w:pPr>
          </w:p>
          <w:p w14:paraId="6713FBA8" w14:textId="77777777" w:rsidR="00750999" w:rsidRDefault="00750999" w:rsidP="00750999">
            <w:pPr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 xml:space="preserve">Issue 2-1-6: Order for applying the </w:t>
            </w:r>
            <w:proofErr w:type="gramStart"/>
            <w:r>
              <w:rPr>
                <w:b/>
                <w:color w:val="000000" w:themeColor="text1"/>
                <w:u w:val="single"/>
              </w:rPr>
              <w:t>priority</w:t>
            </w:r>
            <w:proofErr w:type="gramEnd"/>
            <w:r>
              <w:rPr>
                <w:b/>
                <w:color w:val="000000" w:themeColor="text1"/>
                <w:u w:val="single"/>
              </w:rPr>
              <w:t xml:space="preserve"> </w:t>
            </w:r>
          </w:p>
          <w:p w14:paraId="04AA3949" w14:textId="77777777" w:rsidR="00750999" w:rsidRDefault="00750999" w:rsidP="00750999">
            <w:pPr>
              <w:pStyle w:val="ListParagraph"/>
              <w:numPr>
                <w:ilvl w:val="0"/>
                <w:numId w:val="6"/>
              </w:numPr>
              <w:spacing w:after="120" w:line="256" w:lineRule="auto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Proposals:</w:t>
            </w:r>
          </w:p>
          <w:p w14:paraId="116447D7" w14:textId="77777777" w:rsidR="00750999" w:rsidRDefault="00750999" w:rsidP="00750999">
            <w:pPr>
              <w:pStyle w:val="ListParagraph"/>
              <w:numPr>
                <w:ilvl w:val="1"/>
                <w:numId w:val="6"/>
              </w:numPr>
              <w:spacing w:after="120" w:line="256" w:lineRule="auto"/>
              <w:ind w:firstLineChars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P1: </w:t>
            </w:r>
            <w:r w:rsidRPr="007347FD">
              <w:rPr>
                <w:color w:val="000000" w:themeColor="text1"/>
              </w:rPr>
              <w:t>when number of colliding MGs is larger than 2,</w:t>
            </w:r>
            <w:r>
              <w:rPr>
                <w:color w:val="000000" w:themeColor="text1"/>
              </w:rPr>
              <w:t xml:space="preserve"> collisions between gaps are resolved sequentially in order of decreasing priority, starting with the gap that has the highest priority (Apple oppo Huawei Qualcomm MTK vivo)</w:t>
            </w:r>
          </w:p>
          <w:p w14:paraId="4F24BDEC" w14:textId="77777777" w:rsidR="00750999" w:rsidRPr="007347FD" w:rsidRDefault="00750999" w:rsidP="00750999">
            <w:pPr>
              <w:pStyle w:val="ListParagraph"/>
              <w:numPr>
                <w:ilvl w:val="1"/>
                <w:numId w:val="6"/>
              </w:numPr>
              <w:spacing w:after="120" w:line="256" w:lineRule="auto"/>
              <w:ind w:firstLineChars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P2: </w:t>
            </w:r>
            <w:r w:rsidRPr="007347FD">
              <w:rPr>
                <w:color w:val="000000" w:themeColor="text1"/>
              </w:rPr>
              <w:t xml:space="preserve">when number of colliding MGs is larger than 2, </w:t>
            </w:r>
            <w:r>
              <w:rPr>
                <w:color w:val="000000" w:themeColor="text1"/>
              </w:rPr>
              <w:t>RAN4 to postpone multiple gap collision issue until RAN4 has a clear understanding on MUSIM gaps’ priority. (Ericsson Nokia)</w:t>
            </w:r>
          </w:p>
          <w:p w14:paraId="4F96F720" w14:textId="77777777" w:rsidR="00750999" w:rsidRPr="00F91085" w:rsidRDefault="00750999" w:rsidP="00750999">
            <w:pPr>
              <w:pStyle w:val="ListParagraph"/>
              <w:numPr>
                <w:ilvl w:val="1"/>
                <w:numId w:val="6"/>
              </w:numPr>
              <w:spacing w:after="120" w:line="256" w:lineRule="auto"/>
              <w:ind w:firstLineChars="0"/>
              <w:jc w:val="both"/>
              <w:rPr>
                <w:color w:val="000000" w:themeColor="text1"/>
              </w:rPr>
            </w:pPr>
            <w:r w:rsidRPr="00F91085">
              <w:rPr>
                <w:color w:val="000000" w:themeColor="text1"/>
              </w:rPr>
              <w:t>P3: When multiple gaps collide, it will be the gap with the highest priority that is used by the UE and other lower priority gaps are dropped. (Nokia)</w:t>
            </w:r>
          </w:p>
          <w:p w14:paraId="176A2910" w14:textId="6E39487F" w:rsidR="00750999" w:rsidRPr="00750999" w:rsidRDefault="00750999" w:rsidP="00750999">
            <w:pPr>
              <w:pStyle w:val="ListParagraph"/>
              <w:numPr>
                <w:ilvl w:val="1"/>
                <w:numId w:val="6"/>
              </w:numPr>
              <w:spacing w:after="120" w:line="256" w:lineRule="auto"/>
              <w:ind w:firstLineChars="0"/>
              <w:jc w:val="both"/>
              <w:rPr>
                <w:rFonts w:eastAsiaTheme="minorEastAsia"/>
                <w:color w:val="000000" w:themeColor="text1"/>
                <w:lang w:eastAsia="zh-CN"/>
              </w:rPr>
            </w:pPr>
            <w:r w:rsidRPr="00F91085">
              <w:rPr>
                <w:color w:val="000000" w:themeColor="text1"/>
              </w:rPr>
              <w:t xml:space="preserve">P4: </w:t>
            </w:r>
            <w:r w:rsidRPr="00F91085">
              <w:rPr>
                <w:rFonts w:hint="eastAsia"/>
                <w:color w:val="000000" w:themeColor="text1"/>
              </w:rPr>
              <w:t>When</w:t>
            </w:r>
            <w:r w:rsidRPr="00F91085">
              <w:rPr>
                <w:color w:val="000000" w:themeColor="text1"/>
              </w:rPr>
              <w:t xml:space="preserve"> at most 2 </w:t>
            </w:r>
            <w:proofErr w:type="gramStart"/>
            <w:r w:rsidRPr="00F91085">
              <w:rPr>
                <w:color w:val="000000" w:themeColor="text1"/>
              </w:rPr>
              <w:t>gap</w:t>
            </w:r>
            <w:proofErr w:type="gramEnd"/>
            <w:r w:rsidRPr="00F91085">
              <w:rPr>
                <w:color w:val="000000" w:themeColor="text1"/>
              </w:rPr>
              <w:t xml:space="preserve"> collide at each time instance however there are consecutive collisions, the priority rule should be applied with a chronological order. (vivo)</w:t>
            </w:r>
          </w:p>
          <w:p w14:paraId="2DCF60FD" w14:textId="5C7AD177" w:rsidR="002B6E80" w:rsidRPr="002B6E80" w:rsidRDefault="002B6E80" w:rsidP="002B6E80">
            <w:pPr>
              <w:rPr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>Issue 2-2-2: Solutions for collision between different MUSIM gaps</w:t>
            </w:r>
          </w:p>
          <w:p w14:paraId="6CB6B927" w14:textId="1AB506B7" w:rsidR="002B6E80" w:rsidRPr="00FE1F06" w:rsidRDefault="002B6E80" w:rsidP="002B6E80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FE1F06">
              <w:rPr>
                <w:rFonts w:eastAsiaTheme="minorEastAsia"/>
                <w:i/>
                <w:color w:val="000000" w:themeColor="text1"/>
                <w:lang w:val="en-US" w:eastAsia="zh-CN"/>
              </w:rPr>
              <w:t>Agreements</w:t>
            </w:r>
          </w:p>
          <w:p w14:paraId="38E9F698" w14:textId="77777777" w:rsidR="002B6E80" w:rsidRPr="00356006" w:rsidRDefault="002B6E80" w:rsidP="002B6E8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356006">
              <w:rPr>
                <w:color w:val="000000" w:themeColor="text1"/>
                <w:szCs w:val="24"/>
                <w:lang w:eastAsia="zh-CN"/>
              </w:rPr>
              <w:t xml:space="preserve">Define two solutions for collision handling between different MUSIM </w:t>
            </w:r>
            <w:proofErr w:type="gramStart"/>
            <w:r w:rsidRPr="00356006">
              <w:rPr>
                <w:color w:val="000000" w:themeColor="text1"/>
                <w:szCs w:val="24"/>
                <w:lang w:eastAsia="zh-CN"/>
              </w:rPr>
              <w:t>gaps</w:t>
            </w:r>
            <w:proofErr w:type="gramEnd"/>
          </w:p>
          <w:p w14:paraId="02A5EE94" w14:textId="77777777" w:rsidR="002B6E80" w:rsidRPr="00356006" w:rsidRDefault="002B6E80" w:rsidP="002B6E80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356006">
              <w:rPr>
                <w:color w:val="000000" w:themeColor="text1"/>
                <w:szCs w:val="24"/>
                <w:lang w:eastAsia="zh-CN"/>
              </w:rPr>
              <w:t>1) Priority based solution (i.e., network controls the MUSIM gaps priority)</w:t>
            </w:r>
          </w:p>
          <w:p w14:paraId="32BE5093" w14:textId="77777777" w:rsidR="002B6E80" w:rsidRPr="00356006" w:rsidRDefault="002B6E80" w:rsidP="002B6E80">
            <w:pPr>
              <w:pStyle w:val="ListParagraph"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356006">
              <w:rPr>
                <w:color w:val="000000" w:themeColor="text1"/>
                <w:szCs w:val="24"/>
                <w:lang w:eastAsia="zh-CN"/>
              </w:rPr>
              <w:t>2) “Keep” solution (i.e., keep all collided MUSIM gaps)</w:t>
            </w:r>
          </w:p>
          <w:p w14:paraId="4A25E2B5" w14:textId="77777777" w:rsidR="002B6E80" w:rsidRPr="00356006" w:rsidRDefault="002B6E80" w:rsidP="002B6E8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firstLineChars="0"/>
              <w:rPr>
                <w:color w:val="000000" w:themeColor="text1"/>
                <w:szCs w:val="24"/>
                <w:lang w:eastAsia="zh-CN"/>
              </w:rPr>
            </w:pPr>
            <w:r w:rsidRPr="00356006">
              <w:rPr>
                <w:color w:val="000000" w:themeColor="text1"/>
                <w:szCs w:val="24"/>
                <w:lang w:eastAsia="zh-CN"/>
              </w:rPr>
              <w:t xml:space="preserve">FFS on the mechanism to select and/or switch between the </w:t>
            </w:r>
            <w:proofErr w:type="gramStart"/>
            <w:r w:rsidRPr="00356006">
              <w:rPr>
                <w:color w:val="000000" w:themeColor="text1"/>
                <w:szCs w:val="24"/>
                <w:lang w:eastAsia="zh-CN"/>
              </w:rPr>
              <w:t>solutions</w:t>
            </w:r>
            <w:proofErr w:type="gramEnd"/>
          </w:p>
          <w:p w14:paraId="0F50FADA" w14:textId="77777777" w:rsidR="002B6E80" w:rsidRPr="00E96190" w:rsidRDefault="002B6E80" w:rsidP="002B6E80">
            <w:pPr>
              <w:rPr>
                <w:rFonts w:eastAsia="Malgun Gothic"/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 xml:space="preserve">Issue 2-2-2-1: Conditions when “keep solution” is </w:t>
            </w:r>
            <w:proofErr w:type="gramStart"/>
            <w:r>
              <w:rPr>
                <w:b/>
                <w:color w:val="000000" w:themeColor="text1"/>
                <w:u w:val="single"/>
              </w:rPr>
              <w:t>used</w:t>
            </w:r>
            <w:proofErr w:type="gramEnd"/>
          </w:p>
          <w:p w14:paraId="30B43671" w14:textId="77777777" w:rsidR="002B6E80" w:rsidRDefault="002B6E80" w:rsidP="002B6E80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Proposals</w:t>
            </w:r>
            <w:r>
              <w:rPr>
                <w:color w:val="000000" w:themeColor="text1"/>
                <w:szCs w:val="24"/>
                <w:lang w:eastAsia="zh-CN"/>
              </w:rPr>
              <w:tab/>
            </w:r>
          </w:p>
          <w:p w14:paraId="0C995E34" w14:textId="77777777" w:rsidR="002B6E80" w:rsidRDefault="002B6E80" w:rsidP="002B6E80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Note: For P1 it needs to determine whether “equal priority” is allowed or not. Using 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P</w:t>
            </w:r>
            <w:r>
              <w:rPr>
                <w:color w:val="000000" w:themeColor="text1"/>
                <w:szCs w:val="24"/>
                <w:lang w:eastAsia="zh-CN"/>
              </w:rPr>
              <w:t xml:space="preserve">2 means there is no necessity to have equal priority between different MUSIM gaps. </w:t>
            </w:r>
          </w:p>
          <w:p w14:paraId="72BF9980" w14:textId="77777777" w:rsidR="002B6E80" w:rsidRPr="00C201FF" w:rsidRDefault="002B6E80" w:rsidP="002B6E80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P1: Use priority information provided by UE when UE requests MUSIM gaps to indicate when “keep solution” is used (vivo Apple oppo Qualcomm)</w:t>
            </w:r>
          </w:p>
          <w:p w14:paraId="3B70AE93" w14:textId="77777777" w:rsidR="002B6E80" w:rsidRDefault="002B6E80" w:rsidP="002B6E80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rPr>
                <w:color w:val="000000" w:themeColor="text1"/>
                <w:szCs w:val="24"/>
                <w:lang w:eastAsia="zh-CN"/>
              </w:rPr>
            </w:pPr>
            <w:r>
              <w:t>P1-1: “</w:t>
            </w:r>
            <w:r w:rsidRPr="00081D9C">
              <w:t>Keep solution</w:t>
            </w:r>
            <w:r>
              <w:t>”</w:t>
            </w:r>
            <w:r w:rsidRPr="00081D9C">
              <w:t xml:space="preserve"> is used when MUSIM gaps have equal priority level</w:t>
            </w:r>
            <w:r>
              <w:rPr>
                <w:color w:val="000000" w:themeColor="text1"/>
                <w:szCs w:val="24"/>
                <w:lang w:eastAsia="zh-CN"/>
              </w:rPr>
              <w:t>. (</w:t>
            </w:r>
            <w:proofErr w:type="gramStart"/>
            <w:r>
              <w:rPr>
                <w:color w:val="000000" w:themeColor="text1"/>
                <w:szCs w:val="24"/>
                <w:lang w:eastAsia="zh-CN"/>
              </w:rPr>
              <w:t>vivo</w:t>
            </w:r>
            <w:proofErr w:type="gramEnd"/>
            <w:r>
              <w:rPr>
                <w:color w:val="000000" w:themeColor="text1"/>
                <w:szCs w:val="24"/>
                <w:lang w:eastAsia="zh-CN"/>
              </w:rPr>
              <w:t xml:space="preserve"> Apple oppo Qualcomm)</w:t>
            </w:r>
          </w:p>
          <w:p w14:paraId="6CE6069B" w14:textId="77777777" w:rsidR="002B6E80" w:rsidRPr="00EF65C8" w:rsidRDefault="002B6E80" w:rsidP="002B6E80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</w:pPr>
            <w:r>
              <w:t>P1-2</w:t>
            </w:r>
            <w:r w:rsidRPr="00EF65C8">
              <w:t xml:space="preserve">: “keep solution” </w:t>
            </w:r>
            <w:r>
              <w:t>is</w:t>
            </w:r>
            <w:r w:rsidRPr="00EF65C8">
              <w:t xml:space="preserve"> used when two MUSIM gaps </w:t>
            </w:r>
            <w:proofErr w:type="gramStart"/>
            <w:r w:rsidRPr="00EF65C8">
              <w:t>has</w:t>
            </w:r>
            <w:proofErr w:type="gramEnd"/>
            <w:r w:rsidRPr="00EF65C8">
              <w:t xml:space="preserve"> different priority, and the priority between them is </w:t>
            </w:r>
            <w:r w:rsidRPr="00EF65C8">
              <w:rPr>
                <w:rFonts w:hint="eastAsia"/>
              </w:rPr>
              <w:t>l</w:t>
            </w:r>
            <w:r w:rsidRPr="00EF65C8">
              <w:t xml:space="preserve">ess than or equal to a particular threshold </w:t>
            </w:r>
            <w:r w:rsidRPr="00EF65C8">
              <w:rPr>
                <w:rFonts w:hint="eastAsia"/>
              </w:rPr>
              <w:t>in</w:t>
            </w:r>
            <w:r w:rsidRPr="00EF65C8">
              <w:t xml:space="preserve"> case there are concerns on “equal priority” (vivo)</w:t>
            </w:r>
          </w:p>
          <w:p w14:paraId="4F9853E8" w14:textId="77777777" w:rsidR="002B6E80" w:rsidRPr="00E2762D" w:rsidRDefault="002B6E80" w:rsidP="002B6E80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jc w:val="both"/>
              <w:rPr>
                <w:rFonts w:eastAsiaTheme="minorEastAsia"/>
                <w:lang w:eastAsia="zh-CN"/>
              </w:rPr>
            </w:pPr>
            <w:r w:rsidRPr="00E2762D">
              <w:rPr>
                <w:rFonts w:eastAsiaTheme="minorEastAsia"/>
                <w:lang w:eastAsia="zh-CN"/>
              </w:rPr>
              <w:t xml:space="preserve">P2: </w:t>
            </w:r>
            <w:r w:rsidRPr="008510B1">
              <w:rPr>
                <w:rFonts w:eastAsiaTheme="minorEastAsia"/>
                <w:lang w:eastAsia="zh-CN"/>
              </w:rPr>
              <w:t xml:space="preserve">Introduce explicit </w:t>
            </w:r>
            <w:r>
              <w:rPr>
                <w:rFonts w:eastAsiaTheme="minorEastAsia"/>
                <w:lang w:eastAsia="zh-CN"/>
              </w:rPr>
              <w:t>bits</w:t>
            </w:r>
            <w:r w:rsidRPr="008510B1">
              <w:rPr>
                <w:rFonts w:eastAsiaTheme="minorEastAsia"/>
                <w:lang w:eastAsia="zh-CN"/>
              </w:rPr>
              <w:t xml:space="preserve"> in MUSIM gap request</w:t>
            </w:r>
            <w:r>
              <w:rPr>
                <w:rFonts w:eastAsiaTheme="minorEastAsia"/>
                <w:lang w:eastAsia="zh-CN"/>
              </w:rPr>
              <w:t xml:space="preserve"> signalling</w:t>
            </w:r>
            <w:r w:rsidRPr="008510B1">
              <w:rPr>
                <w:rFonts w:eastAsiaTheme="minorEastAsia"/>
                <w:lang w:eastAsia="zh-CN"/>
              </w:rPr>
              <w:t xml:space="preserve"> to allow UE to indicate </w:t>
            </w:r>
            <w:r>
              <w:rPr>
                <w:rFonts w:eastAsiaTheme="minorEastAsia"/>
                <w:lang w:eastAsia="zh-CN"/>
              </w:rPr>
              <w:t>when “keep solution” is used</w:t>
            </w:r>
            <w:r w:rsidRPr="008510B1">
              <w:rPr>
                <w:rFonts w:eastAsiaTheme="minorEastAsia"/>
                <w:lang w:eastAsia="zh-CN"/>
              </w:rPr>
              <w:t xml:space="preserve"> (</w:t>
            </w:r>
            <w:r>
              <w:rPr>
                <w:rFonts w:eastAsiaTheme="minorEastAsia"/>
                <w:lang w:eastAsia="zh-CN"/>
              </w:rPr>
              <w:t xml:space="preserve">vivo </w:t>
            </w:r>
            <w:r w:rsidRPr="008510B1">
              <w:rPr>
                <w:rFonts w:eastAsiaTheme="minorEastAsia"/>
                <w:lang w:eastAsia="zh-CN"/>
              </w:rPr>
              <w:t>Huawei</w:t>
            </w:r>
            <w:r>
              <w:rPr>
                <w:rFonts w:eastAsiaTheme="minorEastAsia"/>
                <w:lang w:eastAsia="zh-CN"/>
              </w:rPr>
              <w:t xml:space="preserve"> Qualcomm</w:t>
            </w:r>
            <w:r w:rsidRPr="008510B1">
              <w:rPr>
                <w:rFonts w:eastAsiaTheme="minorEastAsia"/>
                <w:lang w:eastAsia="zh-CN"/>
              </w:rPr>
              <w:t>)</w:t>
            </w:r>
          </w:p>
          <w:p w14:paraId="21D7BED4" w14:textId="77777777" w:rsidR="002B6E80" w:rsidRPr="00E2762D" w:rsidRDefault="002B6E80" w:rsidP="002B6E80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jc w:val="both"/>
              <w:rPr>
                <w:rFonts w:eastAsiaTheme="minorEastAsia"/>
                <w:lang w:eastAsia="zh-CN"/>
              </w:rPr>
            </w:pPr>
            <w:r w:rsidRPr="00E2762D"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2</w:t>
            </w:r>
            <w:r w:rsidRPr="00E2762D">
              <w:rPr>
                <w:rFonts w:eastAsiaTheme="minorEastAsia"/>
                <w:lang w:eastAsia="zh-CN"/>
              </w:rPr>
              <w:t xml:space="preserve">-1: Use one bit to indicate “keep solution” are used to all MUSIM gaps </w:t>
            </w:r>
            <w:r w:rsidRPr="00D92BE4">
              <w:rPr>
                <w:rFonts w:eastAsiaTheme="minorEastAsia"/>
                <w:lang w:eastAsia="zh-CN"/>
              </w:rPr>
              <w:t>(Huawei</w:t>
            </w:r>
            <w:r>
              <w:rPr>
                <w:rFonts w:eastAsiaTheme="minorEastAsia"/>
                <w:lang w:eastAsia="zh-CN"/>
              </w:rPr>
              <w:t xml:space="preserve"> vivo</w:t>
            </w:r>
            <w:r w:rsidRPr="00D92BE4">
              <w:rPr>
                <w:rFonts w:eastAsiaTheme="minorEastAsia"/>
                <w:lang w:eastAsia="zh-CN"/>
              </w:rPr>
              <w:t>)</w:t>
            </w:r>
          </w:p>
          <w:p w14:paraId="6CC092CB" w14:textId="77777777" w:rsidR="002B6E80" w:rsidRPr="00E2762D" w:rsidRDefault="002B6E80" w:rsidP="002B6E80">
            <w:pPr>
              <w:pStyle w:val="ListParagraph"/>
              <w:numPr>
                <w:ilvl w:val="2"/>
                <w:numId w:val="6"/>
              </w:numPr>
              <w:spacing w:after="120"/>
              <w:ind w:firstLineChars="0"/>
              <w:jc w:val="both"/>
              <w:rPr>
                <w:rFonts w:eastAsiaTheme="minorEastAsia"/>
                <w:lang w:eastAsia="zh-CN"/>
              </w:rPr>
            </w:pPr>
            <w:r w:rsidRPr="00E2762D">
              <w:rPr>
                <w:rFonts w:eastAsiaTheme="minor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2</w:t>
            </w:r>
            <w:r w:rsidRPr="00E2762D">
              <w:rPr>
                <w:rFonts w:eastAsiaTheme="minorEastAsia"/>
                <w:lang w:eastAsia="zh-CN"/>
              </w:rPr>
              <w:t>-2: Introduce one bit for each MUSIM gaps to indicate whether “keep solution” will be used or not when it collides with other MUSIM gaps. (vivo)</w:t>
            </w:r>
          </w:p>
          <w:p w14:paraId="32CC7666" w14:textId="77777777" w:rsidR="002B6E80" w:rsidRPr="00DB18B1" w:rsidRDefault="002B6E80" w:rsidP="002B6E80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</w:pPr>
            <w:r>
              <w:t>P3</w:t>
            </w:r>
            <w:r w:rsidRPr="00DB18B1">
              <w:t xml:space="preserve">: </w:t>
            </w:r>
            <w:r w:rsidRPr="00DB18B1">
              <w:rPr>
                <w:rFonts w:hint="eastAsia"/>
              </w:rPr>
              <w:t xml:space="preserve">the </w:t>
            </w:r>
            <w:r w:rsidRPr="00DB18B1">
              <w:t xml:space="preserve">MUSIM gaps </w:t>
            </w:r>
            <w:r w:rsidRPr="00DB18B1">
              <w:rPr>
                <w:rFonts w:hint="eastAsia"/>
              </w:rPr>
              <w:t>are regarded as collision based the collision definition, and</w:t>
            </w:r>
            <w:r>
              <w:t xml:space="preserve"> </w:t>
            </w:r>
            <w:r w:rsidRPr="00DB18B1">
              <w:rPr>
                <w:rFonts w:hint="eastAsia"/>
              </w:rPr>
              <w:t>the collided MUSIM gaps are for paging reception, SSB measurement, or SI reading in the same frequency layer</w:t>
            </w:r>
            <w:r>
              <w:t xml:space="preserve"> (</w:t>
            </w:r>
            <w:proofErr w:type="spellStart"/>
            <w:r>
              <w:t>xiaomi</w:t>
            </w:r>
            <w:proofErr w:type="spellEnd"/>
            <w:r>
              <w:t>)</w:t>
            </w:r>
          </w:p>
          <w:p w14:paraId="68E6FC3F" w14:textId="77777777" w:rsidR="002B6E80" w:rsidRDefault="002B6E80" w:rsidP="002B6E80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</w:pPr>
            <w:r>
              <w:t>P4: T</w:t>
            </w:r>
            <w:r w:rsidRPr="00135614">
              <w:rPr>
                <w:rFonts w:hint="eastAsia"/>
              </w:rPr>
              <w:t xml:space="preserve">he kept/merged solution is used </w:t>
            </w:r>
            <w:r>
              <w:t xml:space="preserve">for scenarios like </w:t>
            </w:r>
            <w:r w:rsidRPr="00135614">
              <w:rPr>
                <w:rFonts w:hint="eastAsia"/>
              </w:rPr>
              <w:t xml:space="preserve">paging </w:t>
            </w:r>
            <w:r>
              <w:t>(ZTE Ericsson)</w:t>
            </w:r>
          </w:p>
          <w:p w14:paraId="0067EAE3" w14:textId="77777777" w:rsidR="002B6E80" w:rsidRPr="008510B1" w:rsidRDefault="002B6E80" w:rsidP="002B6E80">
            <w:pPr>
              <w:pStyle w:val="ListParagraph"/>
              <w:numPr>
                <w:ilvl w:val="1"/>
                <w:numId w:val="6"/>
              </w:numPr>
              <w:spacing w:after="120"/>
              <w:ind w:firstLineChars="0"/>
              <w:jc w:val="both"/>
            </w:pPr>
            <w:r>
              <w:t>P5: RAN4 shall define the conditions when colliding MUSIM gaps of lower priority are not dropped (Nokia)</w:t>
            </w:r>
          </w:p>
          <w:p w14:paraId="2DAAAC74" w14:textId="77777777" w:rsidR="002B6E80" w:rsidRPr="003879CA" w:rsidRDefault="002B6E80" w:rsidP="002B6E80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 w:rsidRPr="003879CA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Recommendations: </w:t>
            </w:r>
          </w:p>
          <w:p w14:paraId="07A6BB82" w14:textId="77777777" w:rsidR="002B6E80" w:rsidRDefault="002B6E80" w:rsidP="002B6E80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>A</w:t>
            </w:r>
            <w:r w:rsidRPr="00F41BB3">
              <w:rPr>
                <w:rFonts w:eastAsiaTheme="minorEastAsia"/>
                <w:i/>
                <w:color w:val="000000" w:themeColor="text1"/>
                <w:lang w:val="en-US" w:eastAsia="zh-CN"/>
              </w:rPr>
              <w:t>greement</w:t>
            </w:r>
            <w:r w:rsidRPr="00F41BB3">
              <w:rPr>
                <w:rFonts w:eastAsiaTheme="minorEastAsia" w:hint="eastAsia"/>
                <w:i/>
                <w:color w:val="000000" w:themeColor="text1"/>
                <w:lang w:val="en-US" w:eastAsia="zh-CN"/>
              </w:rPr>
              <w:t>:</w:t>
            </w:r>
            <w:r w:rsidRPr="00F41BB3"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  </w:t>
            </w:r>
          </w:p>
          <w:p w14:paraId="2274122A" w14:textId="77777777" w:rsidR="002B6E80" w:rsidRDefault="002B6E80" w:rsidP="002B6E80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lastRenderedPageBreak/>
              <w:t>Focus on option 1 and option 2:</w:t>
            </w:r>
          </w:p>
          <w:p w14:paraId="59E9A7FA" w14:textId="77777777" w:rsidR="002B6E80" w:rsidRDefault="002B6E80" w:rsidP="002B6E80">
            <w:pPr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Option 1: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Use priority information when UE requests MUSIM gaps to indicate when “keep solution” is used, details are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proofErr w:type="gramEnd"/>
          </w:p>
          <w:p w14:paraId="73DE1009" w14:textId="77777777" w:rsidR="002B6E80" w:rsidRDefault="002B6E80" w:rsidP="002B6E80">
            <w:pPr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i/>
                <w:color w:val="000000" w:themeColor="text1"/>
                <w:lang w:val="en-US" w:eastAsia="zh-CN"/>
              </w:rPr>
              <w:t xml:space="preserve">Option 2: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Use explicit signalling to indicate when “keep solution” is used, details are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proofErr w:type="gramEnd"/>
          </w:p>
          <w:p w14:paraId="291A30E4" w14:textId="77777777" w:rsidR="002B6E80" w:rsidRDefault="002B6E80" w:rsidP="002B6E80">
            <w:pPr>
              <w:rPr>
                <w:rFonts w:eastAsiaTheme="minorEastAsia"/>
                <w:i/>
                <w:color w:val="000000" w:themeColor="text1"/>
                <w:lang w:val="en-US" w:eastAsia="zh-CN"/>
              </w:rPr>
            </w:pPr>
            <w:r>
              <w:rPr>
                <w:rFonts w:eastAsiaTheme="minorEastAsia"/>
                <w:i/>
                <w:color w:val="000000" w:themeColor="text1"/>
                <w:lang w:eastAsia="zh-CN"/>
              </w:rPr>
              <w:t xml:space="preserve">Other solutions are not </w:t>
            </w:r>
            <w:proofErr w:type="gramStart"/>
            <w:r>
              <w:rPr>
                <w:rFonts w:eastAsiaTheme="minorEastAsia"/>
                <w:i/>
                <w:color w:val="000000" w:themeColor="text1"/>
                <w:lang w:eastAsia="zh-CN"/>
              </w:rPr>
              <w:t>precluded</w:t>
            </w:r>
            <w:proofErr w:type="gramEnd"/>
          </w:p>
          <w:p w14:paraId="6823FD03" w14:textId="77777777" w:rsidR="002B6E80" w:rsidRPr="00E96190" w:rsidRDefault="002B6E80" w:rsidP="002B6E80">
            <w:pPr>
              <w:rPr>
                <w:rFonts w:eastAsia="Malgun Gothic"/>
                <w:b/>
                <w:color w:val="000000" w:themeColor="text1"/>
                <w:u w:val="single"/>
              </w:rPr>
            </w:pPr>
            <w:r>
              <w:rPr>
                <w:b/>
                <w:color w:val="000000" w:themeColor="text1"/>
                <w:u w:val="single"/>
              </w:rPr>
              <w:t xml:space="preserve">Issue 2-2-2-2: When </w:t>
            </w:r>
            <w:proofErr w:type="gramStart"/>
            <w:r>
              <w:rPr>
                <w:b/>
                <w:color w:val="000000" w:themeColor="text1"/>
                <w:u w:val="single"/>
              </w:rPr>
              <w:t>priority based</w:t>
            </w:r>
            <w:proofErr w:type="gramEnd"/>
            <w:r>
              <w:rPr>
                <w:b/>
                <w:color w:val="000000" w:themeColor="text1"/>
                <w:u w:val="single"/>
              </w:rPr>
              <w:t xml:space="preserve"> solution is used</w:t>
            </w:r>
          </w:p>
          <w:p w14:paraId="47AE5579" w14:textId="77777777" w:rsidR="002B6E80" w:rsidRDefault="002B6E80" w:rsidP="002B6E80">
            <w:pPr>
              <w:pStyle w:val="ListParagraph"/>
              <w:numPr>
                <w:ilvl w:val="0"/>
                <w:numId w:val="6"/>
              </w:numPr>
              <w:spacing w:after="120"/>
              <w:ind w:left="720" w:firstLineChars="0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Proposals</w:t>
            </w:r>
            <w:r>
              <w:rPr>
                <w:color w:val="000000" w:themeColor="text1"/>
                <w:szCs w:val="24"/>
                <w:lang w:eastAsia="zh-CN"/>
              </w:rPr>
              <w:tab/>
            </w:r>
          </w:p>
          <w:p w14:paraId="0611E6B1" w14:textId="77777777" w:rsidR="002B6E80" w:rsidRDefault="002B6E80" w:rsidP="002B6E8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1: Priority based solution is used when collided MUSIM gaps have different priority levels (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A</w:t>
            </w:r>
            <w:r>
              <w:rPr>
                <w:color w:val="000000" w:themeColor="text1"/>
                <w:szCs w:val="24"/>
                <w:lang w:eastAsia="zh-CN"/>
              </w:rPr>
              <w:t>pple ZTE oppo vivo)</w:t>
            </w:r>
          </w:p>
          <w:p w14:paraId="77CBBEB5" w14:textId="77777777" w:rsidR="002B6E80" w:rsidRDefault="002B6E80" w:rsidP="002B6E8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Option 2: </w:t>
            </w:r>
            <w:r w:rsidRPr="00157D8B">
              <w:rPr>
                <w:color w:val="000000" w:themeColor="text1"/>
                <w:szCs w:val="24"/>
                <w:lang w:eastAsia="zh-CN"/>
              </w:rPr>
              <w:t>Conditions when Priority based solution is used and conditions when Keep solution is used are FFS (Huawei)</w:t>
            </w:r>
          </w:p>
          <w:p w14:paraId="5E601E9D" w14:textId="77777777" w:rsidR="002B6E80" w:rsidRDefault="002B6E80" w:rsidP="002B6E8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>Option 3: Priority based solution is used when “keep solution” is not used, when “keep solution” is used is up to issue 2-2-2-2. (Huawei)</w:t>
            </w:r>
          </w:p>
          <w:p w14:paraId="2883466D" w14:textId="77777777" w:rsidR="002B6E80" w:rsidRDefault="002B6E80" w:rsidP="002B6E80">
            <w:pPr>
              <w:pStyle w:val="ListParagraph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color w:val="000000" w:themeColor="text1"/>
                <w:szCs w:val="24"/>
                <w:lang w:eastAsia="zh-CN"/>
              </w:rPr>
            </w:pPr>
            <w:r>
              <w:rPr>
                <w:color w:val="000000" w:themeColor="text1"/>
                <w:szCs w:val="24"/>
                <w:lang w:eastAsia="zh-CN"/>
              </w:rPr>
              <w:t xml:space="preserve">Option 4: Priority based solution is used when collided MUSIM gaps have different priority </w:t>
            </w:r>
            <w:proofErr w:type="gramStart"/>
            <w:r>
              <w:rPr>
                <w:color w:val="000000" w:themeColor="text1"/>
                <w:szCs w:val="24"/>
                <w:lang w:eastAsia="zh-CN"/>
              </w:rPr>
              <w:t>levels</w:t>
            </w:r>
            <w:proofErr w:type="gramEnd"/>
            <w:r>
              <w:rPr>
                <w:color w:val="000000" w:themeColor="text1"/>
                <w:szCs w:val="24"/>
                <w:lang w:eastAsia="zh-CN"/>
              </w:rPr>
              <w:t xml:space="preserve"> and the UE does not request that both gaps are kept (</w:t>
            </w:r>
            <w:r>
              <w:rPr>
                <w:rFonts w:hint="eastAsia"/>
                <w:color w:val="000000" w:themeColor="text1"/>
                <w:szCs w:val="24"/>
                <w:lang w:eastAsia="zh-CN"/>
              </w:rPr>
              <w:t>Qualc</w:t>
            </w:r>
            <w:r>
              <w:rPr>
                <w:color w:val="000000" w:themeColor="text1"/>
                <w:szCs w:val="24"/>
                <w:lang w:eastAsia="zh-CN"/>
              </w:rPr>
              <w:t xml:space="preserve">omm) </w:t>
            </w:r>
          </w:p>
          <w:p w14:paraId="0922FE36" w14:textId="261FBF10" w:rsidR="005376E3" w:rsidRPr="00EE2E92" w:rsidRDefault="005376E3" w:rsidP="00EE2E9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0F0334F4" w14:textId="77777777" w:rsidR="009F3D16" w:rsidRDefault="009F3D16" w:rsidP="009F3D16">
      <w:pPr>
        <w:pStyle w:val="Heading1"/>
        <w:numPr>
          <w:ilvl w:val="0"/>
          <w:numId w:val="2"/>
        </w:numPr>
        <w:pBdr>
          <w:top w:val="single" w:sz="12" w:space="2" w:color="auto"/>
        </w:pBdr>
        <w:tabs>
          <w:tab w:val="num" w:pos="45"/>
          <w:tab w:val="num" w:pos="360"/>
        </w:tabs>
        <w:ind w:left="1134" w:hanging="1134"/>
        <w:jc w:val="both"/>
        <w:rPr>
          <w:sz w:val="32"/>
        </w:rPr>
      </w:pPr>
      <w:r>
        <w:rPr>
          <w:sz w:val="32"/>
        </w:rPr>
        <w:lastRenderedPageBreak/>
        <w:t xml:space="preserve"> Discussion</w:t>
      </w:r>
    </w:p>
    <w:p w14:paraId="76AEEF72" w14:textId="237AC329" w:rsidR="007B6D0C" w:rsidRDefault="00184806" w:rsidP="002C701D">
      <w:pPr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Theme="minorEastAsia"/>
          <w:lang w:val="en-US" w:eastAsia="zh-CN"/>
        </w:rPr>
        <w:t xml:space="preserve">MUSIM is an optional feature to be implemented. However, </w:t>
      </w:r>
      <w:r w:rsidR="002B6E80">
        <w:rPr>
          <w:rFonts w:eastAsiaTheme="minor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ensure compatibility, defining one or a few MUSIM gap pattern(s) as mandatory</w:t>
      </w:r>
      <w:r w:rsidR="002B6E80">
        <w:rPr>
          <w:rFonts w:eastAsiaTheme="minorEastAsia"/>
          <w:lang w:val="en-US" w:eastAsia="zh-CN"/>
        </w:rPr>
        <w:t xml:space="preserve">, reduces implementation complexity but ensure </w:t>
      </w:r>
      <w:r w:rsidR="002B6E80">
        <w:rPr>
          <w:rFonts w:eastAsiaTheme="minorEastAsia"/>
          <w:lang w:val="en-US" w:eastAsia="zh-CN"/>
        </w:rPr>
        <w:t>compatibility</w:t>
      </w:r>
      <w:r w:rsidR="002B6E80">
        <w:rPr>
          <w:rFonts w:eastAsiaTheme="minorEastAsia"/>
          <w:lang w:val="en-US" w:eastAsia="zh-CN"/>
        </w:rPr>
        <w:t xml:space="preserve">. It does not close the door that all MUSIM gap patterns implemented, both in BSs and in UEs. </w:t>
      </w:r>
    </w:p>
    <w:p w14:paraId="6379ECAB" w14:textId="530973CF" w:rsidR="00E61B82" w:rsidRDefault="00E61B82" w:rsidP="00E61B82">
      <w:pPr>
        <w:jc w:val="both"/>
        <w:rPr>
          <w:rFonts w:eastAsiaTheme="minorEastAsia"/>
          <w:b/>
          <w:bCs/>
          <w:lang w:eastAsia="zh-CN"/>
        </w:rPr>
      </w:pPr>
      <w:r w:rsidRPr="006A5D8C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1</w:t>
      </w:r>
      <w:r w:rsidRPr="006A5D8C">
        <w:rPr>
          <w:rFonts w:eastAsiaTheme="minorEastAsia"/>
          <w:b/>
          <w:bCs/>
          <w:lang w:eastAsia="zh-CN"/>
        </w:rPr>
        <w:t xml:space="preserve">: </w:t>
      </w:r>
      <w:r w:rsidR="00184806" w:rsidRPr="00184806">
        <w:rPr>
          <w:rFonts w:eastAsiaTheme="minorEastAsia"/>
          <w:b/>
          <w:bCs/>
          <w:lang w:eastAsia="zh-CN"/>
        </w:rPr>
        <w:t xml:space="preserve">RAN4 to define </w:t>
      </w:r>
      <w:r w:rsidR="00184806">
        <w:rPr>
          <w:rFonts w:eastAsiaTheme="minorEastAsia"/>
          <w:b/>
          <w:bCs/>
          <w:lang w:eastAsia="zh-CN"/>
        </w:rPr>
        <w:t xml:space="preserve">at least one </w:t>
      </w:r>
      <w:r w:rsidR="00184806" w:rsidRPr="00184806">
        <w:rPr>
          <w:rFonts w:eastAsiaTheme="minorEastAsia"/>
          <w:b/>
          <w:bCs/>
          <w:lang w:eastAsia="zh-CN"/>
        </w:rPr>
        <w:t>mandatory MUSIM gap pattern</w:t>
      </w:r>
      <w:r w:rsidR="00184806">
        <w:rPr>
          <w:rFonts w:eastAsiaTheme="minorEastAsia"/>
          <w:b/>
          <w:bCs/>
          <w:lang w:eastAsia="zh-CN"/>
        </w:rPr>
        <w:t>, to ensure both BS and UE, when implemented MUSIM, have got at least one matching MUSIM gap pattern to enable request and agreeing to schedule</w:t>
      </w:r>
      <w:r w:rsidRPr="006A5D8C">
        <w:rPr>
          <w:rFonts w:eastAsiaTheme="minorEastAsia"/>
          <w:b/>
          <w:bCs/>
          <w:lang w:eastAsia="zh-CN"/>
        </w:rPr>
        <w:t>.</w:t>
      </w:r>
    </w:p>
    <w:p w14:paraId="2C747F2D" w14:textId="678DFBFA" w:rsidR="0068642B" w:rsidRPr="0068642B" w:rsidRDefault="00E116F7" w:rsidP="00E61B8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last meeting, i</w:t>
      </w:r>
      <w:r w:rsidR="00E61B82">
        <w:rPr>
          <w:rFonts w:eastAsiaTheme="minorEastAsia"/>
          <w:lang w:val="en-US" w:eastAsia="zh-CN"/>
        </w:rPr>
        <w:t xml:space="preserve">t </w:t>
      </w:r>
      <w:r>
        <w:rPr>
          <w:rFonts w:eastAsiaTheme="minorEastAsia"/>
          <w:lang w:val="en-US" w:eastAsia="zh-CN"/>
        </w:rPr>
        <w:t xml:space="preserve">was an agreement </w:t>
      </w:r>
      <w:r w:rsidR="00750999">
        <w:rPr>
          <w:rFonts w:eastAsiaTheme="minorEastAsia"/>
          <w:lang w:val="en-US" w:eastAsia="zh-CN"/>
        </w:rPr>
        <w:t xml:space="preserve">to </w:t>
      </w:r>
      <w:r w:rsidR="00750999">
        <w:rPr>
          <w:rFonts w:eastAsia="SimSun"/>
          <w:color w:val="000000" w:themeColor="text1"/>
          <w:szCs w:val="24"/>
          <w:lang w:eastAsia="zh-CN"/>
        </w:rPr>
        <w:t>d</w:t>
      </w:r>
      <w:r w:rsidR="00750999" w:rsidRPr="00356006">
        <w:rPr>
          <w:rFonts w:eastAsia="SimSun"/>
          <w:color w:val="000000" w:themeColor="text1"/>
          <w:szCs w:val="24"/>
          <w:lang w:eastAsia="zh-CN"/>
        </w:rPr>
        <w:t>efine two solutions for collision handling between different MUSIM gaps</w:t>
      </w:r>
      <w:r w:rsidR="00E61B82">
        <w:rPr>
          <w:rFonts w:eastAsiaTheme="minorEastAsia"/>
          <w:lang w:val="en-US" w:eastAsia="zh-CN"/>
        </w:rPr>
        <w:t xml:space="preserve">. </w:t>
      </w:r>
      <w:r w:rsidR="0068642B">
        <w:rPr>
          <w:rFonts w:eastAsiaTheme="minorEastAsia"/>
          <w:lang w:val="en-US" w:eastAsia="zh-CN"/>
        </w:rPr>
        <w:t xml:space="preserve">We think the </w:t>
      </w:r>
      <w:r w:rsidR="00404695">
        <w:rPr>
          <w:rFonts w:eastAsiaTheme="minorEastAsia"/>
          <w:lang w:val="en-US" w:eastAsia="zh-CN"/>
        </w:rPr>
        <w:t>simplest</w:t>
      </w:r>
      <w:r w:rsidR="0068642B">
        <w:rPr>
          <w:rFonts w:eastAsiaTheme="minorEastAsia"/>
          <w:lang w:val="en-US" w:eastAsia="zh-CN"/>
        </w:rPr>
        <w:t xml:space="preserve"> way is to </w:t>
      </w:r>
      <w:r w:rsidR="0068642B">
        <w:rPr>
          <w:rFonts w:eastAsiaTheme="minorEastAsia"/>
          <w:lang w:eastAsia="zh-CN"/>
        </w:rPr>
        <w:t>i</w:t>
      </w:r>
      <w:r w:rsidR="0068642B" w:rsidRPr="008510B1">
        <w:rPr>
          <w:rFonts w:eastAsiaTheme="minorEastAsia"/>
          <w:lang w:eastAsia="zh-CN"/>
        </w:rPr>
        <w:t xml:space="preserve">ntroduce </w:t>
      </w:r>
      <w:r w:rsidR="00404695">
        <w:rPr>
          <w:rFonts w:eastAsiaTheme="minorEastAsia"/>
          <w:lang w:eastAsia="zh-CN"/>
        </w:rPr>
        <w:t xml:space="preserve">the </w:t>
      </w:r>
      <w:r w:rsidR="00404695">
        <w:rPr>
          <w:rFonts w:eastAsiaTheme="minorEastAsia"/>
          <w:lang w:eastAsia="zh-CN"/>
        </w:rPr>
        <w:t xml:space="preserve">“keep solution” </w:t>
      </w:r>
      <w:r w:rsidR="00404695">
        <w:rPr>
          <w:rFonts w:eastAsiaTheme="minorEastAsia"/>
          <w:lang w:eastAsia="zh-CN"/>
        </w:rPr>
        <w:t xml:space="preserve">is to introduce </w:t>
      </w:r>
      <w:r w:rsidR="0068642B">
        <w:rPr>
          <w:rFonts w:eastAsiaTheme="minorEastAsia"/>
          <w:lang w:eastAsia="zh-CN"/>
        </w:rPr>
        <w:t xml:space="preserve">an </w:t>
      </w:r>
      <w:r w:rsidR="0068642B" w:rsidRPr="008510B1">
        <w:rPr>
          <w:rFonts w:eastAsiaTheme="minorEastAsia"/>
          <w:lang w:eastAsia="zh-CN"/>
        </w:rPr>
        <w:t xml:space="preserve">explicit </w:t>
      </w:r>
      <w:r w:rsidR="0068642B">
        <w:rPr>
          <w:rFonts w:eastAsiaTheme="minorEastAsia"/>
          <w:lang w:eastAsia="zh-CN"/>
        </w:rPr>
        <w:t>bit</w:t>
      </w:r>
      <w:r w:rsidR="0068642B" w:rsidRPr="008510B1">
        <w:rPr>
          <w:rFonts w:eastAsiaTheme="minorEastAsia"/>
          <w:lang w:eastAsia="zh-CN"/>
        </w:rPr>
        <w:t xml:space="preserve"> in MUSIM gap request</w:t>
      </w:r>
      <w:r w:rsidR="0068642B">
        <w:rPr>
          <w:rFonts w:eastAsiaTheme="minorEastAsia"/>
          <w:lang w:eastAsia="zh-CN"/>
        </w:rPr>
        <w:t xml:space="preserve"> signalling</w:t>
      </w:r>
      <w:r w:rsidR="0068642B" w:rsidRPr="008510B1">
        <w:rPr>
          <w:rFonts w:eastAsiaTheme="minorEastAsia"/>
          <w:lang w:eastAsia="zh-CN"/>
        </w:rPr>
        <w:t xml:space="preserve"> to allow UE to indicate </w:t>
      </w:r>
      <w:r w:rsidR="0068642B">
        <w:rPr>
          <w:rFonts w:eastAsiaTheme="minorEastAsia"/>
          <w:lang w:eastAsia="zh-CN"/>
        </w:rPr>
        <w:t>when “keep solution” is used</w:t>
      </w:r>
      <w:r w:rsidR="0068642B">
        <w:rPr>
          <w:rFonts w:eastAsiaTheme="minorEastAsia"/>
          <w:lang w:eastAsia="zh-CN"/>
        </w:rPr>
        <w:t xml:space="preserve">. </w:t>
      </w:r>
      <w:r w:rsidR="00404695">
        <w:rPr>
          <w:rFonts w:eastAsiaTheme="minorEastAsia"/>
          <w:lang w:eastAsia="zh-CN"/>
        </w:rPr>
        <w:t>The other option would be to allow equal priority, which we would be fine to introduce as well.</w:t>
      </w:r>
    </w:p>
    <w:p w14:paraId="6F950B97" w14:textId="1EEA7B9E" w:rsidR="00750999" w:rsidRDefault="0068642B" w:rsidP="002C701D">
      <w:pPr>
        <w:jc w:val="both"/>
        <w:rPr>
          <w:rFonts w:eastAsia="SimSun"/>
          <w:b/>
          <w:bCs/>
          <w:color w:val="000000" w:themeColor="text1"/>
          <w:szCs w:val="24"/>
          <w:lang w:eastAsia="zh-CN"/>
        </w:rPr>
      </w:pP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Proposal 2: We support </w:t>
      </w:r>
      <w:r w:rsidRPr="0068642B">
        <w:rPr>
          <w:rFonts w:eastAsia="SimSun"/>
          <w:b/>
          <w:bCs/>
          <w:color w:val="000000" w:themeColor="text1"/>
          <w:szCs w:val="24"/>
          <w:lang w:eastAsia="zh-CN"/>
        </w:rPr>
        <w:t>P2</w:t>
      </w:r>
      <w:r>
        <w:rPr>
          <w:rFonts w:eastAsia="SimSun"/>
          <w:b/>
          <w:bCs/>
          <w:color w:val="000000" w:themeColor="text1"/>
          <w:szCs w:val="24"/>
          <w:lang w:eastAsia="zh-CN"/>
        </w:rPr>
        <w:t xml:space="preserve"> in Issue 2-2-2-1, </w:t>
      </w:r>
      <w:r w:rsidRPr="0068642B">
        <w:rPr>
          <w:rFonts w:eastAsia="SimSun"/>
          <w:b/>
          <w:bCs/>
          <w:color w:val="000000" w:themeColor="text1"/>
          <w:szCs w:val="24"/>
          <w:lang w:eastAsia="zh-CN"/>
        </w:rPr>
        <w:t>introduce an explicit bit in MUSIM gap request signalling to allow UE to indicate when “keep solution” is used</w:t>
      </w:r>
      <w:r w:rsidR="00404695">
        <w:rPr>
          <w:rFonts w:eastAsia="SimSun"/>
          <w:b/>
          <w:bCs/>
          <w:color w:val="000000" w:themeColor="text1"/>
          <w:szCs w:val="24"/>
          <w:lang w:eastAsia="zh-CN"/>
        </w:rPr>
        <w:t>.</w:t>
      </w:r>
    </w:p>
    <w:p w14:paraId="32A43103" w14:textId="65593733" w:rsidR="006A5D8C" w:rsidRDefault="006A5D8C" w:rsidP="002C701D">
      <w:pPr>
        <w:jc w:val="both"/>
        <w:rPr>
          <w:rFonts w:eastAsiaTheme="minorEastAsia"/>
          <w:lang w:eastAsia="zh-CN"/>
        </w:rPr>
      </w:pPr>
      <w:r w:rsidRPr="006A5D8C">
        <w:rPr>
          <w:rFonts w:eastAsiaTheme="minorEastAsia"/>
          <w:lang w:eastAsia="zh-CN"/>
        </w:rPr>
        <w:t xml:space="preserve">On </w:t>
      </w:r>
      <w:r w:rsidR="00F452D4">
        <w:rPr>
          <w:rFonts w:eastAsiaTheme="minorEastAsia"/>
          <w:lang w:eastAsia="zh-CN"/>
        </w:rPr>
        <w:t xml:space="preserve">issue 2-1-5: </w:t>
      </w:r>
      <w:r w:rsidR="00F452D4" w:rsidRPr="00F452D4">
        <w:rPr>
          <w:rFonts w:eastAsiaTheme="minorEastAsia"/>
          <w:lang w:eastAsia="zh-CN"/>
        </w:rPr>
        <w:t>Priority setting for aperiodic MUSIM gaps</w:t>
      </w:r>
      <w:r w:rsidR="00F452D4">
        <w:rPr>
          <w:rFonts w:eastAsiaTheme="minorEastAsia"/>
          <w:lang w:eastAsia="zh-CN"/>
        </w:rPr>
        <w:t xml:space="preserve">, we prefer </w:t>
      </w:r>
      <w:r w:rsidRPr="006A5D8C">
        <w:rPr>
          <w:rFonts w:eastAsiaTheme="minorEastAsia"/>
          <w:lang w:eastAsia="zh-CN"/>
        </w:rPr>
        <w:t xml:space="preserve">aperiodic MUSIM gap </w:t>
      </w:r>
      <w:r w:rsidR="00F452D4">
        <w:rPr>
          <w:rFonts w:eastAsiaTheme="minorEastAsia"/>
          <w:lang w:eastAsia="zh-CN"/>
        </w:rPr>
        <w:t>to</w:t>
      </w:r>
      <w:r w:rsidRPr="006A5D8C">
        <w:rPr>
          <w:rFonts w:eastAsiaTheme="minorEastAsia"/>
          <w:lang w:eastAsia="zh-CN"/>
        </w:rPr>
        <w:t xml:space="preserve"> be assigned with a priority level.</w:t>
      </w:r>
      <w:r>
        <w:rPr>
          <w:rFonts w:eastAsiaTheme="minorEastAsia"/>
          <w:lang w:eastAsia="zh-CN"/>
        </w:rPr>
        <w:t xml:space="preserve"> Then it is up to N</w:t>
      </w:r>
      <w:r w:rsidR="00F452D4">
        <w:rPr>
          <w:rFonts w:eastAsiaTheme="minorEastAsia"/>
          <w:lang w:eastAsia="zh-CN"/>
        </w:rPr>
        <w:t xml:space="preserve">W A </w:t>
      </w:r>
      <w:r>
        <w:rPr>
          <w:rFonts w:eastAsiaTheme="minorEastAsia"/>
          <w:lang w:eastAsia="zh-CN"/>
        </w:rPr>
        <w:t xml:space="preserve">to </w:t>
      </w:r>
      <w:r w:rsidR="00F452D4">
        <w:rPr>
          <w:rFonts w:eastAsiaTheme="minorEastAsia"/>
          <w:lang w:eastAsia="zh-CN"/>
        </w:rPr>
        <w:t>decide</w:t>
      </w:r>
      <w:r w:rsidR="00F544E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 assistance from the UE</w:t>
      </w:r>
      <w:r w:rsidR="00F452D4">
        <w:rPr>
          <w:rFonts w:eastAsiaTheme="minorEastAsia"/>
          <w:lang w:eastAsia="zh-CN"/>
        </w:rPr>
        <w:t>’s indicat</w:t>
      </w:r>
      <w:r w:rsidR="00750999">
        <w:rPr>
          <w:rFonts w:eastAsiaTheme="minorEastAsia"/>
          <w:lang w:eastAsia="zh-CN"/>
        </w:rPr>
        <w:t>ed request</w:t>
      </w:r>
      <w:r>
        <w:rPr>
          <w:rFonts w:eastAsiaTheme="minorEastAsia"/>
          <w:lang w:eastAsia="zh-CN"/>
        </w:rPr>
        <w:t xml:space="preserve">, </w:t>
      </w:r>
      <w:r w:rsidR="00F452D4">
        <w:rPr>
          <w:rFonts w:eastAsiaTheme="minorEastAsia"/>
          <w:lang w:eastAsia="zh-CN"/>
        </w:rPr>
        <w:t xml:space="preserve">which gap should be </w:t>
      </w:r>
      <w:r>
        <w:rPr>
          <w:rFonts w:eastAsiaTheme="minorEastAsia"/>
          <w:lang w:eastAsia="zh-CN"/>
        </w:rPr>
        <w:t>priorit</w:t>
      </w:r>
      <w:r w:rsidR="001D0C26">
        <w:rPr>
          <w:rFonts w:eastAsiaTheme="minorEastAsia"/>
          <w:lang w:eastAsia="zh-CN"/>
        </w:rPr>
        <w:t xml:space="preserve">ized. </w:t>
      </w:r>
      <w:r w:rsidR="00F544E9">
        <w:rPr>
          <w:rFonts w:eastAsiaTheme="minorEastAsia"/>
          <w:lang w:eastAsia="zh-CN"/>
        </w:rPr>
        <w:t>A</w:t>
      </w:r>
      <w:r w:rsidR="001D0C26">
        <w:rPr>
          <w:rFonts w:eastAsiaTheme="minorEastAsia"/>
          <w:lang w:eastAsia="zh-CN"/>
        </w:rPr>
        <w:t xml:space="preserve"> UE will most likely indicate quite high</w:t>
      </w:r>
      <w:r>
        <w:rPr>
          <w:rFonts w:eastAsiaTheme="minorEastAsia"/>
          <w:lang w:eastAsia="zh-CN"/>
        </w:rPr>
        <w:t xml:space="preserve"> </w:t>
      </w:r>
      <w:r w:rsidR="001D0C26">
        <w:rPr>
          <w:rFonts w:eastAsiaTheme="minorEastAsia"/>
          <w:lang w:eastAsia="zh-CN"/>
        </w:rPr>
        <w:t xml:space="preserve">priority </w:t>
      </w:r>
      <w:r>
        <w:rPr>
          <w:rFonts w:eastAsiaTheme="minorEastAsia"/>
          <w:lang w:eastAsia="zh-CN"/>
        </w:rPr>
        <w:t xml:space="preserve">level for the aperiodic MUSIM gaps. </w:t>
      </w:r>
    </w:p>
    <w:p w14:paraId="4C2E453B" w14:textId="653F4296" w:rsidR="006A5D8C" w:rsidRDefault="006A5D8C" w:rsidP="002C701D">
      <w:pPr>
        <w:jc w:val="both"/>
        <w:rPr>
          <w:rFonts w:eastAsiaTheme="minorEastAsia"/>
          <w:b/>
          <w:bCs/>
          <w:lang w:eastAsia="zh-CN"/>
        </w:rPr>
      </w:pPr>
      <w:r w:rsidRPr="00397E98">
        <w:rPr>
          <w:rFonts w:eastAsiaTheme="minorEastAsia"/>
          <w:b/>
          <w:bCs/>
          <w:lang w:eastAsia="zh-CN"/>
        </w:rPr>
        <w:t xml:space="preserve">Proposal </w:t>
      </w:r>
      <w:r w:rsidR="0068642B">
        <w:rPr>
          <w:rFonts w:eastAsiaTheme="minorEastAsia"/>
          <w:b/>
          <w:bCs/>
          <w:lang w:eastAsia="zh-CN"/>
        </w:rPr>
        <w:t>3</w:t>
      </w:r>
      <w:r w:rsidRPr="00397E98">
        <w:rPr>
          <w:rFonts w:eastAsiaTheme="minorEastAsia"/>
          <w:b/>
          <w:bCs/>
          <w:lang w:eastAsia="zh-CN"/>
        </w:rPr>
        <w:t xml:space="preserve">: </w:t>
      </w:r>
      <w:r w:rsidR="00F452D4">
        <w:rPr>
          <w:rFonts w:eastAsiaTheme="minorEastAsia"/>
          <w:b/>
          <w:bCs/>
          <w:lang w:eastAsia="zh-CN"/>
        </w:rPr>
        <w:t xml:space="preserve">Prefer </w:t>
      </w:r>
      <w:r w:rsidR="00750999">
        <w:rPr>
          <w:rFonts w:eastAsiaTheme="minorEastAsia"/>
          <w:b/>
          <w:bCs/>
          <w:lang w:eastAsia="zh-CN"/>
        </w:rPr>
        <w:t>option 1 on Issue 2-1-5, but we willing to compromise to Option 2 as well</w:t>
      </w:r>
      <w:r w:rsidR="00404695">
        <w:rPr>
          <w:rFonts w:eastAsiaTheme="minorEastAsia"/>
          <w:b/>
          <w:bCs/>
          <w:lang w:eastAsia="zh-CN"/>
        </w:rPr>
        <w:t>.</w:t>
      </w:r>
    </w:p>
    <w:p w14:paraId="212BE893" w14:textId="57E1A0F8" w:rsidR="001D0C26" w:rsidRDefault="00750999" w:rsidP="002C701D">
      <w:pPr>
        <w:jc w:val="both"/>
        <w:rPr>
          <w:rFonts w:eastAsiaTheme="minorEastAsia"/>
          <w:lang w:eastAsia="zh-CN"/>
        </w:rPr>
      </w:pPr>
      <w:r w:rsidRPr="00750999">
        <w:rPr>
          <w:b/>
          <w:color w:val="000000" w:themeColor="text1"/>
        </w:rPr>
        <w:t xml:space="preserve">On </w:t>
      </w:r>
      <w:r w:rsidRPr="00750999">
        <w:rPr>
          <w:b/>
          <w:color w:val="000000" w:themeColor="text1"/>
        </w:rPr>
        <w:t>Issue 2-1-6</w:t>
      </w:r>
      <w:r w:rsidRPr="00750999">
        <w:rPr>
          <w:b/>
          <w:color w:val="000000" w:themeColor="text1"/>
        </w:rPr>
        <w:t>,</w:t>
      </w:r>
      <w:r>
        <w:rPr>
          <w:b/>
          <w:color w:val="000000" w:themeColor="text1"/>
        </w:rPr>
        <w:t xml:space="preserve"> </w:t>
      </w:r>
      <w:r>
        <w:rPr>
          <w:bCs/>
          <w:color w:val="000000" w:themeColor="text1"/>
        </w:rPr>
        <w:t>we support option P1. This was partially discussed in the event of if defining a “Keep Solution”. By starting with the gap that has the highest priority, one can weed out the different gaps</w:t>
      </w:r>
      <w:r w:rsidR="0068642B">
        <w:rPr>
          <w:bCs/>
          <w:color w:val="000000" w:themeColor="text1"/>
        </w:rPr>
        <w:t xml:space="preserve">, based on the gap with the highest priority. </w:t>
      </w:r>
    </w:p>
    <w:p w14:paraId="3866A4E7" w14:textId="3037A39A" w:rsidR="001D0C26" w:rsidRPr="001D0C26" w:rsidRDefault="001D0C26" w:rsidP="002C701D">
      <w:pPr>
        <w:jc w:val="both"/>
        <w:rPr>
          <w:rFonts w:eastAsiaTheme="minorEastAsia"/>
          <w:b/>
          <w:bCs/>
          <w:lang w:eastAsia="zh-CN"/>
        </w:rPr>
      </w:pPr>
      <w:r w:rsidRPr="001D0C26">
        <w:rPr>
          <w:rFonts w:eastAsiaTheme="minorEastAsia"/>
          <w:b/>
          <w:bCs/>
          <w:lang w:eastAsia="zh-CN"/>
        </w:rPr>
        <w:t>Proposal</w:t>
      </w:r>
      <w:r w:rsidRPr="0068642B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="0068642B">
        <w:rPr>
          <w:rFonts w:eastAsiaTheme="minorEastAsia"/>
          <w:b/>
          <w:bCs/>
          <w:color w:val="000000" w:themeColor="text1"/>
          <w:lang w:eastAsia="zh-CN"/>
        </w:rPr>
        <w:t>4</w:t>
      </w:r>
      <w:r w:rsidRPr="001D0C26">
        <w:rPr>
          <w:rFonts w:eastAsiaTheme="minorEastAsia"/>
          <w:b/>
          <w:bCs/>
          <w:lang w:eastAsia="zh-CN"/>
        </w:rPr>
        <w:t xml:space="preserve">: </w:t>
      </w:r>
      <w:r w:rsidR="0068642B">
        <w:rPr>
          <w:rFonts w:eastAsiaTheme="minorEastAsia"/>
          <w:b/>
          <w:bCs/>
          <w:lang w:eastAsia="zh-CN"/>
        </w:rPr>
        <w:t xml:space="preserve">We support P1: </w:t>
      </w:r>
      <w:r w:rsidRPr="001D0C26">
        <w:rPr>
          <w:rFonts w:eastAsia="SimSun"/>
          <w:b/>
          <w:bCs/>
          <w:color w:val="000000" w:themeColor="text1"/>
          <w:szCs w:val="24"/>
          <w:lang w:eastAsia="zh-CN"/>
        </w:rPr>
        <w:t>When</w:t>
      </w:r>
      <w:r w:rsidR="0068642B">
        <w:rPr>
          <w:rFonts w:eastAsia="SimSun"/>
          <w:b/>
          <w:bCs/>
          <w:color w:val="000000" w:themeColor="text1"/>
          <w:szCs w:val="24"/>
          <w:lang w:eastAsia="zh-CN"/>
        </w:rPr>
        <w:t xml:space="preserve"> </w:t>
      </w:r>
      <w:r w:rsidR="0068642B" w:rsidRPr="0068642B">
        <w:rPr>
          <w:b/>
          <w:bCs/>
          <w:color w:val="000000" w:themeColor="text1"/>
        </w:rPr>
        <w:t>number of colliding MGs is larger than 2, collisions between gaps are resolved sequentially in order of decreasing priority, starting with the gap that has the highest priority</w:t>
      </w:r>
      <w:r w:rsidR="0068642B">
        <w:rPr>
          <w:rFonts w:eastAsia="SimSun"/>
          <w:b/>
          <w:bCs/>
          <w:color w:val="000000" w:themeColor="text1"/>
          <w:szCs w:val="24"/>
          <w:lang w:eastAsia="zh-CN"/>
        </w:rPr>
        <w:t>.</w:t>
      </w:r>
    </w:p>
    <w:p w14:paraId="22EC2542" w14:textId="77777777" w:rsidR="009F3D16" w:rsidRPr="009F3D16" w:rsidRDefault="009F3D16" w:rsidP="009F3D16">
      <w:pPr>
        <w:pStyle w:val="Heading1"/>
        <w:numPr>
          <w:ilvl w:val="0"/>
          <w:numId w:val="2"/>
        </w:numPr>
        <w:jc w:val="both"/>
        <w:rPr>
          <w:sz w:val="32"/>
          <w:szCs w:val="18"/>
        </w:rPr>
      </w:pPr>
      <w:r w:rsidRPr="009F3D16">
        <w:rPr>
          <w:sz w:val="32"/>
          <w:szCs w:val="18"/>
        </w:rPr>
        <w:lastRenderedPageBreak/>
        <w:t>Reference</w:t>
      </w:r>
    </w:p>
    <w:p w14:paraId="585E096D" w14:textId="0814EEF4" w:rsidR="00323D1C" w:rsidRPr="005376E3" w:rsidRDefault="00323D1C" w:rsidP="00323D1C">
      <w:pPr>
        <w:rPr>
          <w:sz w:val="16"/>
          <w:szCs w:val="16"/>
        </w:rPr>
      </w:pPr>
      <w:r w:rsidRPr="005376E3">
        <w:rPr>
          <w:lang w:eastAsia="zh-TW"/>
        </w:rPr>
        <w:t>[1]</w:t>
      </w:r>
      <w:r w:rsidR="005376E3" w:rsidRPr="005376E3">
        <w:rPr>
          <w:lang w:eastAsia="zh-TW"/>
        </w:rPr>
        <w:t xml:space="preserve"> </w:t>
      </w:r>
      <w:r w:rsidR="00184806" w:rsidRPr="00184806">
        <w:rPr>
          <w:lang w:eastAsia="zh-TW"/>
        </w:rPr>
        <w:t>R4-2310165</w:t>
      </w:r>
      <w:r w:rsidR="005376E3" w:rsidRPr="005376E3">
        <w:rPr>
          <w:lang w:eastAsia="zh-TW"/>
        </w:rPr>
        <w:t xml:space="preserve">, </w:t>
      </w:r>
      <w:r w:rsidR="00B95550" w:rsidRPr="00B95550">
        <w:rPr>
          <w:lang w:eastAsia="zh-TW"/>
        </w:rPr>
        <w:t xml:space="preserve">WF on NR Dual </w:t>
      </w:r>
      <w:proofErr w:type="spellStart"/>
      <w:r w:rsidR="00B95550" w:rsidRPr="00B95550">
        <w:rPr>
          <w:lang w:eastAsia="zh-TW"/>
        </w:rPr>
        <w:t>TxRx</w:t>
      </w:r>
      <w:proofErr w:type="spellEnd"/>
      <w:r w:rsidR="00B95550" w:rsidRPr="00B95550">
        <w:rPr>
          <w:lang w:eastAsia="zh-TW"/>
        </w:rPr>
        <w:t xml:space="preserve"> Multi-SIM</w:t>
      </w:r>
      <w:r w:rsidR="005376E3">
        <w:rPr>
          <w:lang w:eastAsia="zh-TW"/>
        </w:rPr>
        <w:t>, vivo, RAN4</w:t>
      </w:r>
      <w:r w:rsidR="005376E3" w:rsidRPr="005376E3">
        <w:rPr>
          <w:lang w:eastAsia="zh-TW"/>
        </w:rPr>
        <w:t>#10</w:t>
      </w:r>
      <w:r w:rsidR="00184806">
        <w:rPr>
          <w:lang w:eastAsia="zh-TW"/>
        </w:rPr>
        <w:t>7</w:t>
      </w:r>
    </w:p>
    <w:sectPr w:rsidR="00323D1C" w:rsidRPr="005376E3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231DE" w14:textId="77777777" w:rsidR="00C60A81" w:rsidRDefault="00C60A81" w:rsidP="008172B8">
      <w:pPr>
        <w:spacing w:after="0"/>
      </w:pPr>
      <w:r>
        <w:separator/>
      </w:r>
    </w:p>
  </w:endnote>
  <w:endnote w:type="continuationSeparator" w:id="0">
    <w:p w14:paraId="57A415A2" w14:textId="77777777" w:rsidR="00C60A81" w:rsidRDefault="00C60A81" w:rsidP="00817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10676640"/>
      <w:docPartObj>
        <w:docPartGallery w:val="Page Numbers (Bottom of Page)"/>
        <w:docPartUnique/>
      </w:docPartObj>
    </w:sdtPr>
    <w:sdtContent>
      <w:p w14:paraId="7322580A" w14:textId="50A5E4CD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3B27CF7" w14:textId="77777777" w:rsidR="008172B8" w:rsidRDefault="008172B8" w:rsidP="008172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853912160"/>
      <w:docPartObj>
        <w:docPartGallery w:val="Page Numbers (Bottom of Page)"/>
        <w:docPartUnique/>
      </w:docPartObj>
    </w:sdtPr>
    <w:sdtContent>
      <w:p w14:paraId="501ACBBE" w14:textId="7614CAD5" w:rsidR="008172B8" w:rsidRDefault="008172B8" w:rsidP="00F27A9A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250EBFA" w14:textId="1FA2D25C" w:rsidR="008172B8" w:rsidRDefault="008172B8" w:rsidP="008172B8">
    <w:pPr>
      <w:pStyle w:val="Footer"/>
      <w:ind w:right="360"/>
      <w:jc w:val="center"/>
    </w:pPr>
    <w:r>
      <w:t>3GPP</w:t>
    </w:r>
  </w:p>
  <w:p w14:paraId="74A34D5D" w14:textId="77777777" w:rsidR="008172B8" w:rsidRDefault="0081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0354" w14:textId="77777777" w:rsidR="00C60A81" w:rsidRDefault="00C60A81" w:rsidP="008172B8">
      <w:pPr>
        <w:spacing w:after="0"/>
      </w:pPr>
      <w:r>
        <w:separator/>
      </w:r>
    </w:p>
  </w:footnote>
  <w:footnote w:type="continuationSeparator" w:id="0">
    <w:p w14:paraId="39276E16" w14:textId="77777777" w:rsidR="00C60A81" w:rsidRDefault="00C60A81" w:rsidP="008172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1CB4A15"/>
    <w:multiLevelType w:val="multilevel"/>
    <w:tmpl w:val="977E3CA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 w15:restartNumberingAfterBreak="0">
    <w:nsid w:val="1B193914"/>
    <w:multiLevelType w:val="hybridMultilevel"/>
    <w:tmpl w:val="032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4F411B"/>
    <w:multiLevelType w:val="hybridMultilevel"/>
    <w:tmpl w:val="F6303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70455118"/>
    <w:multiLevelType w:val="hybridMultilevel"/>
    <w:tmpl w:val="B15CCB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167419">
    <w:abstractNumId w:val="0"/>
  </w:num>
  <w:num w:numId="2" w16cid:durableId="1923371037">
    <w:abstractNumId w:val="1"/>
  </w:num>
  <w:num w:numId="3" w16cid:durableId="1576084488">
    <w:abstractNumId w:val="5"/>
  </w:num>
  <w:num w:numId="4" w16cid:durableId="2146042985">
    <w:abstractNumId w:val="3"/>
  </w:num>
  <w:num w:numId="5" w16cid:durableId="1668047524">
    <w:abstractNumId w:val="2"/>
  </w:num>
  <w:num w:numId="6" w16cid:durableId="146821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B8"/>
    <w:rsid w:val="000149C9"/>
    <w:rsid w:val="000D05AA"/>
    <w:rsid w:val="000E6224"/>
    <w:rsid w:val="001006CC"/>
    <w:rsid w:val="00174757"/>
    <w:rsid w:val="00184806"/>
    <w:rsid w:val="001A2180"/>
    <w:rsid w:val="001A71ED"/>
    <w:rsid w:val="001D0C26"/>
    <w:rsid w:val="001E2957"/>
    <w:rsid w:val="0023752D"/>
    <w:rsid w:val="002B0B09"/>
    <w:rsid w:val="002B6E80"/>
    <w:rsid w:val="002C701D"/>
    <w:rsid w:val="00323D1C"/>
    <w:rsid w:val="00397E98"/>
    <w:rsid w:val="003B19AC"/>
    <w:rsid w:val="00404695"/>
    <w:rsid w:val="00454B8F"/>
    <w:rsid w:val="004E45B0"/>
    <w:rsid w:val="00521CCB"/>
    <w:rsid w:val="005376E3"/>
    <w:rsid w:val="0059190A"/>
    <w:rsid w:val="005E5CB6"/>
    <w:rsid w:val="0063053E"/>
    <w:rsid w:val="00650DFB"/>
    <w:rsid w:val="0065296B"/>
    <w:rsid w:val="00666F37"/>
    <w:rsid w:val="0068642B"/>
    <w:rsid w:val="006A5D8C"/>
    <w:rsid w:val="006F6240"/>
    <w:rsid w:val="00700C93"/>
    <w:rsid w:val="00750999"/>
    <w:rsid w:val="007B6D0C"/>
    <w:rsid w:val="0081038A"/>
    <w:rsid w:val="008172B8"/>
    <w:rsid w:val="00856334"/>
    <w:rsid w:val="00941F0F"/>
    <w:rsid w:val="00966EE7"/>
    <w:rsid w:val="009C0906"/>
    <w:rsid w:val="009F3D16"/>
    <w:rsid w:val="00A57FD3"/>
    <w:rsid w:val="00A652E7"/>
    <w:rsid w:val="00AC4341"/>
    <w:rsid w:val="00B85A21"/>
    <w:rsid w:val="00B95550"/>
    <w:rsid w:val="00BB1617"/>
    <w:rsid w:val="00BC55C8"/>
    <w:rsid w:val="00C12615"/>
    <w:rsid w:val="00C42F1F"/>
    <w:rsid w:val="00C60A81"/>
    <w:rsid w:val="00D9004C"/>
    <w:rsid w:val="00DA6F66"/>
    <w:rsid w:val="00DB27D3"/>
    <w:rsid w:val="00DF4F2F"/>
    <w:rsid w:val="00E116F7"/>
    <w:rsid w:val="00E61B82"/>
    <w:rsid w:val="00E9680E"/>
    <w:rsid w:val="00EB3FBC"/>
    <w:rsid w:val="00EC43EF"/>
    <w:rsid w:val="00EE2E92"/>
    <w:rsid w:val="00F452D4"/>
    <w:rsid w:val="00F544E9"/>
    <w:rsid w:val="00F70718"/>
    <w:rsid w:val="00F8744A"/>
    <w:rsid w:val="00FC0A1A"/>
    <w:rsid w:val="00FD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63488"/>
  <w15:chartTrackingRefBased/>
  <w15:docId w15:val="{55B56828-DB02-9544-870D-5C79FE4B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D1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323D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23D1C"/>
    <w:rPr>
      <w:rFonts w:ascii="Arial" w:eastAsia="SimSun" w:hAnsi="Arial" w:cs="Times New Roman"/>
      <w:sz w:val="36"/>
      <w:szCs w:val="20"/>
      <w:lang w:val="en-GB"/>
    </w:rPr>
  </w:style>
  <w:style w:type="paragraph" w:customStyle="1" w:styleId="3GPPHeader">
    <w:name w:val="3GPP_Header"/>
    <w:basedOn w:val="Normal"/>
    <w:rsid w:val="00323D1C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8172B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172B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styleId="PageNumber">
    <w:name w:val="page number"/>
    <w:basedOn w:val="DefaultParagraphFont"/>
    <w:uiPriority w:val="99"/>
    <w:semiHidden/>
    <w:unhideWhenUsed/>
    <w:rsid w:val="008172B8"/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376E3"/>
    <w:pPr>
      <w:overflowPunct/>
      <w:autoSpaceDE/>
      <w:autoSpaceDN/>
      <w:adjustRightInd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76E3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537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3060632/Documents/3GPP/3GPP%20Meetings/Paper%20Template/3GPP%20TSG%20RAN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TSG RAN4.dotx</Template>
  <TotalTime>1</TotalTime>
  <Pages>4</Pages>
  <Words>1068</Words>
  <Characters>6089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Charter - Thomas Montzka</cp:lastModifiedBy>
  <cp:revision>3</cp:revision>
  <dcterms:created xsi:type="dcterms:W3CDTF">2023-08-11T23:26:00Z</dcterms:created>
  <dcterms:modified xsi:type="dcterms:W3CDTF">2023-08-11T23:27:00Z</dcterms:modified>
</cp:coreProperties>
</file>